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  <w:bookmarkStart w:id="0" w:name="_GoBack"/>
      <w:bookmarkEnd w:id="0"/>
    </w:p>
    <w:p w:rsidR="0039687E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Pr="00A43F2A" w:rsidRDefault="0039687E" w:rsidP="0039687E">
      <w:pPr>
        <w:spacing w:before="120" w:after="120"/>
        <w:jc w:val="center"/>
        <w:rPr>
          <w:caps/>
          <w:color w:val="FF0000"/>
          <w:sz w:val="32"/>
          <w:szCs w:val="32"/>
        </w:rPr>
      </w:pPr>
    </w:p>
    <w:p w:rsidR="0039687E" w:rsidRPr="00530B29" w:rsidRDefault="0039687E" w:rsidP="0039687E">
      <w:pPr>
        <w:spacing w:before="120" w:after="120"/>
        <w:jc w:val="center"/>
        <w:rPr>
          <w:caps/>
          <w:sz w:val="32"/>
          <w:szCs w:val="32"/>
        </w:rPr>
      </w:pPr>
    </w:p>
    <w:p w:rsidR="0039687E" w:rsidRPr="00530B29" w:rsidRDefault="0039687E" w:rsidP="0039687E">
      <w:pPr>
        <w:spacing w:before="120" w:after="120"/>
        <w:jc w:val="center"/>
        <w:rPr>
          <w:caps/>
          <w:sz w:val="32"/>
          <w:szCs w:val="32"/>
        </w:rPr>
      </w:pPr>
      <w:r w:rsidRPr="00530B29">
        <w:rPr>
          <w:caps/>
          <w:sz w:val="32"/>
          <w:szCs w:val="32"/>
        </w:rPr>
        <w:t>Каталоги координат</w:t>
      </w:r>
    </w:p>
    <w:p w:rsidR="0039687E" w:rsidRPr="00530B29" w:rsidRDefault="0039687E" w:rsidP="0039687E">
      <w:pPr>
        <w:spacing w:before="120" w:after="120"/>
        <w:jc w:val="center"/>
        <w:rPr>
          <w:caps/>
          <w:sz w:val="32"/>
          <w:szCs w:val="32"/>
        </w:rPr>
      </w:pPr>
      <w:r w:rsidRPr="00530B29">
        <w:rPr>
          <w:caps/>
          <w:sz w:val="32"/>
          <w:szCs w:val="32"/>
        </w:rPr>
        <w:t>зон с особыми условиями использования</w:t>
      </w:r>
    </w:p>
    <w:p w:rsidR="0039687E" w:rsidRPr="00530B29" w:rsidRDefault="0039687E" w:rsidP="0039687E">
      <w:pPr>
        <w:spacing w:before="120" w:after="120"/>
        <w:jc w:val="center"/>
        <w:rPr>
          <w:caps/>
          <w:sz w:val="32"/>
          <w:szCs w:val="32"/>
        </w:rPr>
      </w:pPr>
      <w:r w:rsidRPr="00530B29">
        <w:rPr>
          <w:caps/>
          <w:sz w:val="32"/>
          <w:szCs w:val="32"/>
        </w:rPr>
        <w:t xml:space="preserve"> территории</w:t>
      </w:r>
    </w:p>
    <w:p w:rsidR="0039687E" w:rsidRPr="00530B29" w:rsidRDefault="0039687E" w:rsidP="00077482">
      <w:pPr>
        <w:jc w:val="center"/>
        <w:rPr>
          <w:b/>
          <w:sz w:val="28"/>
          <w:szCs w:val="28"/>
        </w:rPr>
      </w:pPr>
    </w:p>
    <w:p w:rsidR="0039687E" w:rsidRPr="00530B29" w:rsidRDefault="0039687E" w:rsidP="0039687E">
      <w:pPr>
        <w:spacing w:before="120" w:after="120"/>
        <w:jc w:val="center"/>
        <w:rPr>
          <w:caps/>
          <w:sz w:val="32"/>
          <w:szCs w:val="32"/>
        </w:rPr>
      </w:pPr>
      <w:r w:rsidRPr="00530B29">
        <w:rPr>
          <w:b/>
          <w:sz w:val="28"/>
          <w:szCs w:val="28"/>
        </w:rPr>
        <w:br w:type="page"/>
      </w:r>
    </w:p>
    <w:p w:rsidR="00077482" w:rsidRPr="00CC1CE2" w:rsidRDefault="00077482" w:rsidP="00077482">
      <w:pPr>
        <w:jc w:val="center"/>
        <w:rPr>
          <w:b/>
          <w:sz w:val="28"/>
          <w:szCs w:val="28"/>
        </w:rPr>
      </w:pPr>
      <w:r w:rsidRPr="00CC1CE2">
        <w:rPr>
          <w:b/>
          <w:sz w:val="28"/>
          <w:szCs w:val="28"/>
        </w:rPr>
        <w:lastRenderedPageBreak/>
        <w:t>Охранные зоны сетей электроснабжения</w:t>
      </w:r>
      <w:r w:rsidR="003C432C" w:rsidRPr="00CC1CE2">
        <w:rPr>
          <w:b/>
          <w:sz w:val="28"/>
          <w:szCs w:val="28"/>
        </w:rPr>
        <w:t xml:space="preserve"> (планируемые)</w:t>
      </w:r>
    </w:p>
    <w:p w:rsidR="00077482" w:rsidRPr="00A43F2A" w:rsidRDefault="00077482">
      <w:pPr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Pr="003E495B" w:rsidRDefault="00030231" w:rsidP="007D7D7F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030231" w:rsidRPr="003E495B" w:rsidRDefault="00030231" w:rsidP="007D7D7F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030231" w:rsidRPr="003E495B" w:rsidRDefault="00030231" w:rsidP="007D7D7F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030231" w:rsidRPr="003E495B" w:rsidRDefault="00030231" w:rsidP="007D7D7F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030231" w:rsidRPr="003E495B" w:rsidRDefault="00030231" w:rsidP="007D7D7F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269° 52'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7.08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-5362.95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-5362.95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52'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7.08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-5362.83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2517.98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2456.7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44' 47''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19.19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-5336.99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272° 10'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5.91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1° 35'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21.87</w:t>
            </w:r>
          </w:p>
        </w:tc>
        <w:tc>
          <w:tcPr>
            <w:tcW w:w="1914" w:type="dxa"/>
          </w:tcPr>
          <w:p w:rsidR="00030231" w:rsidRDefault="00030231" w:rsidP="007D7D7F">
            <w:r>
              <w:t>2469.13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3.92</w:t>
            </w:r>
          </w:p>
        </w:tc>
        <w:tc>
          <w:tcPr>
            <w:tcW w:w="1914" w:type="dxa"/>
          </w:tcPr>
          <w:p w:rsidR="00030231" w:rsidRDefault="00030231" w:rsidP="007D7D7F">
            <w:r>
              <w:t>2491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3.89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56'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26.59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269° 56'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8.05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2520.05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2519.09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56'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6.98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56'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25.67</w:t>
            </w:r>
          </w:p>
        </w:tc>
        <w:tc>
          <w:tcPr>
            <w:tcW w:w="1914" w:type="dxa"/>
          </w:tcPr>
          <w:p w:rsidR="00030231" w:rsidRDefault="00030231" w:rsidP="007D7D7F">
            <w:r>
              <w:t>2518.58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264° 55'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19.03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84° 55'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18.87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181° 35'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22.74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92° 10'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6.6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44' 47''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18.94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-5337.86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-5322.49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-5322.38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-5322.26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-5322.14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</w:t>
            </w:r>
          </w:p>
        </w:tc>
        <w:tc>
          <w:tcPr>
            <w:tcW w:w="1915" w:type="dxa"/>
          </w:tcPr>
          <w:p w:rsidR="00030231" w:rsidRDefault="00030231" w:rsidP="007D7D7F">
            <w:r>
              <w:t>-5322.01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2175.9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2176.01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2176.12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2176.21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2176.3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2176.37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297° 2'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112.3</w:t>
            </w:r>
          </w:p>
        </w:tc>
        <w:tc>
          <w:tcPr>
            <w:tcW w:w="1914" w:type="dxa"/>
          </w:tcPr>
          <w:p w:rsidR="00030231" w:rsidRDefault="00030231" w:rsidP="007D7D7F">
            <w:r>
              <w:t>2176.44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297° 2'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3.61</w:t>
            </w:r>
          </w:p>
        </w:tc>
        <w:tc>
          <w:tcPr>
            <w:tcW w:w="1914" w:type="dxa"/>
          </w:tcPr>
          <w:p w:rsidR="00030231" w:rsidRDefault="00030231" w:rsidP="007D7D7F">
            <w:r>
              <w:t>2227.49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301° 24'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10.79</w:t>
            </w:r>
          </w:p>
        </w:tc>
        <w:tc>
          <w:tcPr>
            <w:tcW w:w="1914" w:type="dxa"/>
          </w:tcPr>
          <w:p w:rsidR="00030231" w:rsidRDefault="00030231" w:rsidP="007D7D7F">
            <w:r>
              <w:t>2229.13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-5301.6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306° 15'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46.19</w:t>
            </w:r>
          </w:p>
        </w:tc>
        <w:tc>
          <w:tcPr>
            <w:tcW w:w="1914" w:type="dxa"/>
          </w:tcPr>
          <w:p w:rsidR="00030231" w:rsidRDefault="00030231" w:rsidP="007D7D7F">
            <w:r>
              <w:t>2234.75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-5310.81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307° 53' 44''</w:t>
            </w:r>
          </w:p>
        </w:tc>
        <w:tc>
          <w:tcPr>
            <w:tcW w:w="1914" w:type="dxa"/>
          </w:tcPr>
          <w:p w:rsidR="00030231" w:rsidRDefault="00030231" w:rsidP="007D7D7F">
            <w:r>
              <w:t>49.22</w:t>
            </w:r>
          </w:p>
        </w:tc>
        <w:tc>
          <w:tcPr>
            <w:tcW w:w="1914" w:type="dxa"/>
          </w:tcPr>
          <w:p w:rsidR="00030231" w:rsidRDefault="00030231" w:rsidP="007D7D7F">
            <w:r>
              <w:t>2262.06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-5348.05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2292.29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-5386.89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19.22</w:t>
            </w:r>
          </w:p>
        </w:tc>
        <w:tc>
          <w:tcPr>
            <w:tcW w:w="1914" w:type="dxa"/>
          </w:tcPr>
          <w:p w:rsidR="00030231" w:rsidRDefault="00030231" w:rsidP="007D7D7F">
            <w:r>
              <w:t>2292.37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-5386.99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23.96</w:t>
            </w:r>
          </w:p>
        </w:tc>
        <w:tc>
          <w:tcPr>
            <w:tcW w:w="1914" w:type="dxa"/>
          </w:tcPr>
          <w:p w:rsidR="00030231" w:rsidRDefault="00030231" w:rsidP="007D7D7F">
            <w:r>
              <w:t>2303.29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-5402.81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34°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4.48</w:t>
            </w:r>
          </w:p>
        </w:tc>
        <w:tc>
          <w:tcPr>
            <w:tcW w:w="1914" w:type="dxa"/>
          </w:tcPr>
          <w:p w:rsidR="00030231" w:rsidRDefault="00030231" w:rsidP="007D7D7F">
            <w:r>
              <w:t>2316.9</w:t>
            </w:r>
          </w:p>
        </w:tc>
        <w:tc>
          <w:tcPr>
            <w:tcW w:w="1915" w:type="dxa"/>
          </w:tcPr>
          <w:p w:rsidR="00030231" w:rsidRDefault="00030231" w:rsidP="007D7D7F">
            <w:r>
              <w:t>-5422.52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2320.59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2320.69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2320.81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2320.93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2321.3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-5419.98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-5420.97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-5421.1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-5421.21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-5421.32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-5421.42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-5421.52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214°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4.53</w:t>
            </w:r>
          </w:p>
        </w:tc>
        <w:tc>
          <w:tcPr>
            <w:tcW w:w="1914" w:type="dxa"/>
          </w:tcPr>
          <w:p w:rsidR="00030231" w:rsidRDefault="00030231" w:rsidP="007D7D7F">
            <w:r>
              <w:t>2321.76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-5421.6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24.04</w:t>
            </w:r>
          </w:p>
        </w:tc>
        <w:tc>
          <w:tcPr>
            <w:tcW w:w="1914" w:type="dxa"/>
          </w:tcPr>
          <w:p w:rsidR="00030231" w:rsidRDefault="00030231" w:rsidP="007D7D7F">
            <w:r>
              <w:t>2318.04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-5424.17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8.22</w:t>
            </w:r>
          </w:p>
        </w:tc>
        <w:tc>
          <w:tcPr>
            <w:tcW w:w="1914" w:type="dxa"/>
          </w:tcPr>
          <w:p w:rsidR="00030231" w:rsidRDefault="00030231" w:rsidP="007D7D7F">
            <w:r>
              <w:t>2331.69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-5443.95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36° 2'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3.58</w:t>
            </w:r>
          </w:p>
        </w:tc>
        <w:tc>
          <w:tcPr>
            <w:tcW w:w="1914" w:type="dxa"/>
          </w:tcPr>
          <w:p w:rsidR="00030231" w:rsidRDefault="00030231" w:rsidP="007D7D7F">
            <w:r>
              <w:t>2336.37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-5450.71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2339.6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2340.1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-5450.05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-5450.15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216° 2'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3.63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-5450.23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6.61</w:t>
            </w:r>
          </w:p>
        </w:tc>
        <w:tc>
          <w:tcPr>
            <w:tcW w:w="1914" w:type="dxa"/>
          </w:tcPr>
          <w:p w:rsidR="00030231" w:rsidRDefault="00030231" w:rsidP="007D7D7F">
            <w:r>
              <w:t>2337.5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-5452.36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307° 34'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6.88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38° 18' 51''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0.84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218° 18' 51''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0.78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308° 19' 28''</w:t>
            </w:r>
          </w:p>
        </w:tc>
        <w:tc>
          <w:tcPr>
            <w:tcW w:w="1914" w:type="dxa"/>
          </w:tcPr>
          <w:p w:rsidR="00030231" w:rsidRDefault="00030231" w:rsidP="007D7D7F">
            <w:r>
              <w:t>62.37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-5513.76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-5513.86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-5513.97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-5514.93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2383.9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19' 28''</w:t>
            </w:r>
          </w:p>
        </w:tc>
        <w:tc>
          <w:tcPr>
            <w:tcW w:w="1914" w:type="dxa"/>
          </w:tcPr>
          <w:p w:rsidR="00030231" w:rsidRDefault="00030231" w:rsidP="007D7D7F">
            <w:r>
              <w:t>63.39</w:t>
            </w:r>
          </w:p>
        </w:tc>
        <w:tc>
          <w:tcPr>
            <w:tcW w:w="1914" w:type="dxa"/>
          </w:tcPr>
          <w:p w:rsidR="00030231" w:rsidRDefault="00030231" w:rsidP="007D7D7F">
            <w:r>
              <w:t>2383.82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127° 34'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7.91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-5465.3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16.9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2330.01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-5445.02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119° 35'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2315.8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-5424.45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2315.8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-5424.45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2315.8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-5424.45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37'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19.14</w:t>
            </w:r>
          </w:p>
        </w:tc>
        <w:tc>
          <w:tcPr>
            <w:tcW w:w="1914" w:type="dxa"/>
          </w:tcPr>
          <w:p w:rsidR="00030231" w:rsidRDefault="00030231" w:rsidP="007D7D7F">
            <w:r>
              <w:t>2301.6</w:t>
            </w:r>
          </w:p>
        </w:tc>
        <w:tc>
          <w:tcPr>
            <w:tcW w:w="1915" w:type="dxa"/>
          </w:tcPr>
          <w:p w:rsidR="00030231" w:rsidRDefault="00030231" w:rsidP="007D7D7F">
            <w:r>
              <w:t>-5403.88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127° 53' 44''</w:t>
            </w:r>
          </w:p>
        </w:tc>
        <w:tc>
          <w:tcPr>
            <w:tcW w:w="1914" w:type="dxa"/>
          </w:tcPr>
          <w:p w:rsidR="00030231" w:rsidRDefault="00030231" w:rsidP="007D7D7F">
            <w:r>
              <w:t>49.16</w:t>
            </w:r>
          </w:p>
        </w:tc>
        <w:tc>
          <w:tcPr>
            <w:tcW w:w="1914" w:type="dxa"/>
          </w:tcPr>
          <w:p w:rsidR="00030231" w:rsidRDefault="00030231" w:rsidP="007D7D7F">
            <w:r>
              <w:t>2290.72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-5388.12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126° 15'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46.3</w:t>
            </w:r>
          </w:p>
        </w:tc>
        <w:tc>
          <w:tcPr>
            <w:tcW w:w="1914" w:type="dxa"/>
          </w:tcPr>
          <w:p w:rsidR="00030231" w:rsidRDefault="00030231" w:rsidP="007D7D7F">
            <w:r>
              <w:t>2260.52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-5349.33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2233.14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-5311.99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121° 24'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10.85</w:t>
            </w:r>
          </w:p>
        </w:tc>
        <w:tc>
          <w:tcPr>
            <w:tcW w:w="1914" w:type="dxa"/>
          </w:tcPr>
          <w:p w:rsidR="00030231" w:rsidRDefault="00030231" w:rsidP="007D7D7F">
            <w:r>
              <w:t>2233.07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-5311.89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2227.41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-5302.63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117° 2'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3.68</w:t>
            </w:r>
          </w:p>
        </w:tc>
        <w:tc>
          <w:tcPr>
            <w:tcW w:w="1914" w:type="dxa"/>
          </w:tcPr>
          <w:p w:rsidR="00030231" w:rsidRDefault="00030231" w:rsidP="007D7D7F">
            <w:r>
              <w:t>2227.35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-5302.52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144</w:t>
            </w:r>
          </w:p>
        </w:tc>
        <w:tc>
          <w:tcPr>
            <w:tcW w:w="1914" w:type="dxa"/>
          </w:tcPr>
          <w:p w:rsidR="00030231" w:rsidRDefault="00030231" w:rsidP="007D7D7F">
            <w:r>
              <w:t>117° 2'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112.3</w:t>
            </w:r>
          </w:p>
        </w:tc>
        <w:tc>
          <w:tcPr>
            <w:tcW w:w="1914" w:type="dxa"/>
          </w:tcPr>
          <w:p w:rsidR="00030231" w:rsidRDefault="00030231" w:rsidP="007D7D7F">
            <w:r>
              <w:t>2225.68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-5299.24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154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155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156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2174.94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157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158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159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160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2175.41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2693.8</w:t>
            </w:r>
          </w:p>
        </w:tc>
        <w:tc>
          <w:tcPr>
            <w:tcW w:w="1915" w:type="dxa"/>
          </w:tcPr>
          <w:p w:rsidR="00030231" w:rsidRDefault="00030231" w:rsidP="007D7D7F">
            <w:r>
              <w:t>-5073.09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269° 54'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38.15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2693.8</w:t>
            </w:r>
          </w:p>
        </w:tc>
        <w:tc>
          <w:tcPr>
            <w:tcW w:w="1915" w:type="dxa"/>
          </w:tcPr>
          <w:p w:rsidR="00030231" w:rsidRDefault="00030231" w:rsidP="007D7D7F">
            <w:r>
              <w:t>-5073.21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0° 20'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4.78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-5111.91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20'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4.78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4'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7.39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56'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30.7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2662.05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2661.92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56'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29.7</w:t>
            </w:r>
          </w:p>
        </w:tc>
        <w:tc>
          <w:tcPr>
            <w:tcW w:w="1914" w:type="dxa"/>
          </w:tcPr>
          <w:p w:rsidR="00030231" w:rsidRDefault="00030231" w:rsidP="007D7D7F">
            <w:r>
              <w:t>2662.05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4'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7.39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54'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39.22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-5112.31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-5073.09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2691.9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5.81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52.29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2652.91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2652.97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2653.01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2653.04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2653.06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2653.06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2653.04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2653.01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2652.97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2652.91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52.29</w:t>
            </w:r>
          </w:p>
        </w:tc>
        <w:tc>
          <w:tcPr>
            <w:tcW w:w="1914" w:type="dxa"/>
          </w:tcPr>
          <w:p w:rsidR="00030231" w:rsidRDefault="00030231" w:rsidP="007D7D7F">
            <w:r>
              <w:t>2652.06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5.81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6.74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-4969.59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6.74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-4955.05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2458.8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2458.92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2459.32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239° 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43.52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-4581.74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329° 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32.03</w:t>
            </w:r>
          </w:p>
        </w:tc>
        <w:tc>
          <w:tcPr>
            <w:tcW w:w="1914" w:type="dxa"/>
          </w:tcPr>
          <w:p w:rsidR="00030231" w:rsidRDefault="00030231" w:rsidP="007D7D7F">
            <w:r>
              <w:t>2437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59° 36'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3.93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-4635.54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2467.05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2467.89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2467.99</w:t>
            </w:r>
          </w:p>
        </w:tc>
        <w:tc>
          <w:tcPr>
            <w:tcW w:w="1915" w:type="dxa"/>
          </w:tcPr>
          <w:p w:rsidR="00030231" w:rsidRDefault="00030231" w:rsidP="007D7D7F">
            <w:r>
              <w:t>-4631.95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-4632.99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-4633.11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239° 36'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4.9</w:t>
            </w:r>
          </w:p>
        </w:tc>
        <w:tc>
          <w:tcPr>
            <w:tcW w:w="1914" w:type="dxa"/>
          </w:tcPr>
          <w:p w:rsidR="00030231" w:rsidRDefault="00030231" w:rsidP="007D7D7F">
            <w:r>
              <w:t>2468.15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149° 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34.04</w:t>
            </w:r>
          </w:p>
        </w:tc>
        <w:tc>
          <w:tcPr>
            <w:tcW w:w="1914" w:type="dxa"/>
          </w:tcPr>
          <w:p w:rsidR="00030231" w:rsidRDefault="00030231" w:rsidP="007D7D7F">
            <w:r>
              <w:t>2464.34</w:t>
            </w:r>
          </w:p>
        </w:tc>
        <w:tc>
          <w:tcPr>
            <w:tcW w:w="1915" w:type="dxa"/>
          </w:tcPr>
          <w:p w:rsidR="00030231" w:rsidRDefault="00030231" w:rsidP="007D7D7F">
            <w:r>
              <w:t>-4637.79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2435.15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-4620.27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2435.04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-4620.21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-4620.13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2434.86</w:t>
            </w:r>
          </w:p>
        </w:tc>
        <w:tc>
          <w:tcPr>
            <w:tcW w:w="1915" w:type="dxa"/>
          </w:tcPr>
          <w:p w:rsidR="00030231" w:rsidRDefault="00030231" w:rsidP="007D7D7F">
            <w:r>
              <w:t>-4620.04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-4619.09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-4618.97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59° 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44.55</w:t>
            </w:r>
          </w:p>
        </w:tc>
        <w:tc>
          <w:tcPr>
            <w:tcW w:w="1914" w:type="dxa"/>
          </w:tcPr>
          <w:p w:rsidR="00030231" w:rsidRDefault="00030231" w:rsidP="007D7D7F">
            <w:r>
              <w:t>2434.79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-4618.86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2457.96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2458.3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2458.42</w:t>
            </w:r>
          </w:p>
        </w:tc>
        <w:tc>
          <w:tcPr>
            <w:tcW w:w="1915" w:type="dxa"/>
          </w:tcPr>
          <w:p w:rsidR="00030231" w:rsidRDefault="00030231" w:rsidP="007D7D7F">
            <w:r>
              <w:t>-4580.21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2444.64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311° 13'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5.07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-4536.62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2448.35</w:t>
            </w:r>
          </w:p>
        </w:tc>
        <w:tc>
          <w:tcPr>
            <w:tcW w:w="1915" w:type="dxa"/>
          </w:tcPr>
          <w:p w:rsidR="00030231" w:rsidRDefault="00030231" w:rsidP="007D7D7F">
            <w:r>
              <w:t>-4536.72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-4536.83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-4536.95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2448.5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2448.5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20'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207.46</w:t>
            </w:r>
          </w:p>
        </w:tc>
        <w:tc>
          <w:tcPr>
            <w:tcW w:w="1914" w:type="dxa"/>
          </w:tcPr>
          <w:p w:rsidR="00030231" w:rsidRDefault="00030231" w:rsidP="007D7D7F">
            <w:r>
              <w:t>2448.41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2348.9</w:t>
            </w:r>
          </w:p>
        </w:tc>
        <w:tc>
          <w:tcPr>
            <w:tcW w:w="1915" w:type="dxa"/>
          </w:tcPr>
          <w:p w:rsidR="00030231" w:rsidRDefault="00030231" w:rsidP="007D7D7F">
            <w:r>
              <w:t>-4719.72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-4719.83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232° 4'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27.43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-4719.93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324° 18' 9''</w:t>
            </w:r>
          </w:p>
        </w:tc>
        <w:tc>
          <w:tcPr>
            <w:tcW w:w="1914" w:type="dxa"/>
          </w:tcPr>
          <w:p w:rsidR="00030231" w:rsidRDefault="00030231" w:rsidP="007D7D7F">
            <w:r>
              <w:t>30.17</w:t>
            </w:r>
          </w:p>
        </w:tc>
        <w:tc>
          <w:tcPr>
            <w:tcW w:w="1914" w:type="dxa"/>
          </w:tcPr>
          <w:p w:rsidR="00030231" w:rsidRDefault="00030231" w:rsidP="007D7D7F">
            <w:r>
              <w:t>2331.9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2356.4</w:t>
            </w:r>
          </w:p>
        </w:tc>
        <w:tc>
          <w:tcPr>
            <w:tcW w:w="1915" w:type="dxa"/>
          </w:tcPr>
          <w:p w:rsidR="00030231" w:rsidRDefault="00030231" w:rsidP="007D7D7F">
            <w:r>
              <w:t>-4759.18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2356.5</w:t>
            </w:r>
          </w:p>
        </w:tc>
        <w:tc>
          <w:tcPr>
            <w:tcW w:w="1915" w:type="dxa"/>
          </w:tcPr>
          <w:p w:rsidR="00030231" w:rsidRDefault="00030231" w:rsidP="007D7D7F">
            <w:r>
              <w:t>-4759.26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2356.58</w:t>
            </w:r>
          </w:p>
        </w:tc>
        <w:tc>
          <w:tcPr>
            <w:tcW w:w="1915" w:type="dxa"/>
          </w:tcPr>
          <w:p w:rsidR="00030231" w:rsidRDefault="00030231" w:rsidP="007D7D7F">
            <w:r>
              <w:t>-4759.35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300° 57'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202.43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-4759.45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26° 32'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87.71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-4933.05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27° 51'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29.4</w:t>
            </w:r>
          </w:p>
        </w:tc>
        <w:tc>
          <w:tcPr>
            <w:tcW w:w="1914" w:type="dxa"/>
          </w:tcPr>
          <w:p w:rsidR="00030231" w:rsidRDefault="00030231" w:rsidP="007D7D7F">
            <w:r>
              <w:t>2539.24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-4893.87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57° 53'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62.55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-4880.13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0.96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20'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27.44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-4826.63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19.78</w:t>
            </w:r>
          </w:p>
        </w:tc>
        <w:tc>
          <w:tcPr>
            <w:tcW w:w="1914" w:type="dxa"/>
          </w:tcPr>
          <w:p w:rsidR="00030231" w:rsidRDefault="00030231" w:rsidP="007D7D7F">
            <w:r>
              <w:t>2574.56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-4811.82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2563.38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2562.35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2562.35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20.79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2'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9.22</w:t>
            </w:r>
          </w:p>
        </w:tc>
        <w:tc>
          <w:tcPr>
            <w:tcW w:w="1914" w:type="dxa"/>
          </w:tcPr>
          <w:p w:rsidR="00030231" w:rsidRDefault="00030231" w:rsidP="007D7D7F">
            <w:r>
              <w:t>2573.4</w:t>
            </w:r>
          </w:p>
        </w:tc>
        <w:tc>
          <w:tcPr>
            <w:tcW w:w="1915" w:type="dxa"/>
          </w:tcPr>
          <w:p w:rsidR="00030231" w:rsidRDefault="00030231" w:rsidP="007D7D7F">
            <w:r>
              <w:t>-4809.9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2578.44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2579.38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2579.61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2579.9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2579.97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2580.11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2580.11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-4803.04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8.22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2579.97</w:t>
            </w:r>
          </w:p>
        </w:tc>
        <w:tc>
          <w:tcPr>
            <w:tcW w:w="1915" w:type="dxa"/>
          </w:tcPr>
          <w:p w:rsidR="00030231" w:rsidRDefault="00030231" w:rsidP="007D7D7F">
            <w:r>
              <w:t>-4803.15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20'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26.51</w:t>
            </w:r>
          </w:p>
        </w:tc>
        <w:tc>
          <w:tcPr>
            <w:tcW w:w="1914" w:type="dxa"/>
          </w:tcPr>
          <w:p w:rsidR="00030231" w:rsidRDefault="00030231" w:rsidP="007D7D7F">
            <w:r>
              <w:t>2575.62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-4810.13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57° 55'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9.98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-4824.44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2604.33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2604.86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2604.99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0.07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18''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0.05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2606.05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237° 53'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9.98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-4818.07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30'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2.1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-4826.53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4'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104.48</w:t>
            </w:r>
          </w:p>
        </w:tc>
        <w:tc>
          <w:tcPr>
            <w:tcW w:w="1914" w:type="dxa"/>
          </w:tcPr>
          <w:p w:rsidR="00030231" w:rsidRDefault="00030231" w:rsidP="007D7D7F">
            <w:r>
              <w:t>2602.99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2658.3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2658.7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2659.2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2659.32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2659.44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149</w:t>
            </w:r>
          </w:p>
        </w:tc>
        <w:tc>
          <w:tcPr>
            <w:tcW w:w="1914" w:type="dxa"/>
          </w:tcPr>
          <w:p w:rsidR="00030231" w:rsidRDefault="00030231" w:rsidP="007D7D7F">
            <w:r>
              <w:t>328°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43.74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-4738.64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-4761.78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151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-4761.85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152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-4761.93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153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154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155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157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159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160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161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-4762.97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162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163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164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165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166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167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168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169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170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171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172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173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2695.94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174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2695.82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175</w:t>
            </w:r>
          </w:p>
        </w:tc>
        <w:tc>
          <w:tcPr>
            <w:tcW w:w="1914" w:type="dxa"/>
          </w:tcPr>
          <w:p w:rsidR="00030231" w:rsidRDefault="00030231" w:rsidP="007D7D7F">
            <w:r>
              <w:t>148°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42.79</w:t>
            </w:r>
          </w:p>
        </w:tc>
        <w:tc>
          <w:tcPr>
            <w:tcW w:w="1914" w:type="dxa"/>
          </w:tcPr>
          <w:p w:rsidR="00030231" w:rsidRDefault="00030231" w:rsidP="007D7D7F">
            <w:r>
              <w:t>2695.7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176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4'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104.48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177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179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2603.99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180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2603.89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181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182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183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-4830.01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184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-4830.03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-4830.04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186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-4830.03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187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-4830.01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188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2602.94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189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2602.82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30'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3.03</w:t>
            </w:r>
          </w:p>
        </w:tc>
        <w:tc>
          <w:tcPr>
            <w:tcW w:w="1914" w:type="dxa"/>
          </w:tcPr>
          <w:p w:rsidR="00030231" w:rsidRDefault="00030231" w:rsidP="007D7D7F">
            <w:r>
              <w:t>2602.72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-4829.85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191</w:t>
            </w:r>
          </w:p>
        </w:tc>
        <w:tc>
          <w:tcPr>
            <w:tcW w:w="1914" w:type="dxa"/>
          </w:tcPr>
          <w:p w:rsidR="00030231" w:rsidRDefault="00030231" w:rsidP="007D7D7F">
            <w:r>
              <w:t>237° 53'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62.81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192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-4881.43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193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-4881.53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194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-4881.62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195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-4881.7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196</w:t>
            </w:r>
          </w:p>
        </w:tc>
        <w:tc>
          <w:tcPr>
            <w:tcW w:w="1914" w:type="dxa"/>
          </w:tcPr>
          <w:p w:rsidR="00030231" w:rsidRDefault="00030231" w:rsidP="007D7D7F">
            <w:r>
              <w:t>207° 51'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28.68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2566.42</w:t>
            </w:r>
          </w:p>
        </w:tc>
        <w:tc>
          <w:tcPr>
            <w:tcW w:w="1915" w:type="dxa"/>
          </w:tcPr>
          <w:p w:rsidR="00030231" w:rsidRDefault="00030231" w:rsidP="007D7D7F">
            <w:r>
              <w:t>-4881.77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197</w:t>
            </w:r>
          </w:p>
        </w:tc>
        <w:tc>
          <w:tcPr>
            <w:tcW w:w="1914" w:type="dxa"/>
          </w:tcPr>
          <w:p w:rsidR="00030231" w:rsidRDefault="00030231" w:rsidP="007D7D7F">
            <w:r>
              <w:t>297° 6'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62.88</w:t>
            </w:r>
          </w:p>
        </w:tc>
        <w:tc>
          <w:tcPr>
            <w:tcW w:w="1914" w:type="dxa"/>
          </w:tcPr>
          <w:p w:rsidR="00030231" w:rsidRDefault="00030231" w:rsidP="007D7D7F">
            <w:r>
              <w:t>2541.06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-4895.17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198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-4951.14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199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-4951.25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200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2569.8</w:t>
            </w:r>
          </w:p>
        </w:tc>
        <w:tc>
          <w:tcPr>
            <w:tcW w:w="1915" w:type="dxa"/>
          </w:tcPr>
          <w:p w:rsidR="00030231" w:rsidRDefault="00030231" w:rsidP="007D7D7F">
            <w:r>
              <w:t>-4951.37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15'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27.6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-4951.5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202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36.37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-4979.1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4' 18''</w:t>
            </w:r>
          </w:p>
        </w:tc>
        <w:tc>
          <w:tcPr>
            <w:tcW w:w="1914" w:type="dxa"/>
          </w:tcPr>
          <w:p w:rsidR="00030231" w:rsidRDefault="00030231" w:rsidP="007D7D7F">
            <w:r>
              <w:t>6.45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-4979.1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204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58'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4.52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206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207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208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209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210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211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212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213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214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215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216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218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219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220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221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222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223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224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225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226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227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228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229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230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58'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5.52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2607.42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236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2607.98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4' 18''</w:t>
            </w:r>
          </w:p>
        </w:tc>
        <w:tc>
          <w:tcPr>
            <w:tcW w:w="1914" w:type="dxa"/>
          </w:tcPr>
          <w:p w:rsidR="00030231" w:rsidRDefault="00030231" w:rsidP="007D7D7F">
            <w:r>
              <w:t>8.45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-4971.59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2607.99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2607.89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254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257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37.36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153.81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259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0.12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260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0.01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7.05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262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127.02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263</w:t>
            </w:r>
          </w:p>
        </w:tc>
        <w:tc>
          <w:tcPr>
            <w:tcW w:w="1914" w:type="dxa"/>
          </w:tcPr>
          <w:p w:rsidR="00030231" w:rsidRDefault="00030231" w:rsidP="007D7D7F">
            <w:r>
              <w:t>55° 28'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23.72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264</w:t>
            </w:r>
          </w:p>
        </w:tc>
        <w:tc>
          <w:tcPr>
            <w:tcW w:w="1914" w:type="dxa"/>
          </w:tcPr>
          <w:p w:rsidR="00030231" w:rsidRDefault="00030231" w:rsidP="007D7D7F">
            <w:r>
              <w:t>141° 53'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9.34</w:t>
            </w:r>
          </w:p>
        </w:tc>
        <w:tc>
          <w:tcPr>
            <w:tcW w:w="1914" w:type="dxa"/>
          </w:tcPr>
          <w:p w:rsidR="00030231" w:rsidRDefault="00030231" w:rsidP="007D7D7F">
            <w:r>
              <w:t>2710.4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265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266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267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268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269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270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271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272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1.78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273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274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275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276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286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2703.89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289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290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291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292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294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295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296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1.23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298</w:t>
            </w:r>
          </w:p>
        </w:tc>
        <w:tc>
          <w:tcPr>
            <w:tcW w:w="1914" w:type="dxa"/>
          </w:tcPr>
          <w:p w:rsidR="00030231" w:rsidRDefault="00030231" w:rsidP="007D7D7F">
            <w:r>
              <w:t>321° 53'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9.79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-5115.48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299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300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301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302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303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304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305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306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307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308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309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310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311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28'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24.22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312</w:t>
            </w:r>
          </w:p>
        </w:tc>
        <w:tc>
          <w:tcPr>
            <w:tcW w:w="1914" w:type="dxa"/>
          </w:tcPr>
          <w:p w:rsidR="00030231" w:rsidRDefault="00030231" w:rsidP="007D7D7F">
            <w:r>
              <w:t>325° 28'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11.41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313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314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315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316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317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318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319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320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321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322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323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324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325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59'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28.98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34'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164.54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-5174.65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327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39'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76.32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-5310.39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328</w:t>
            </w:r>
          </w:p>
        </w:tc>
        <w:tc>
          <w:tcPr>
            <w:tcW w:w="1914" w:type="dxa"/>
          </w:tcPr>
          <w:p w:rsidR="00030231" w:rsidRDefault="00030231" w:rsidP="007D7D7F">
            <w:r>
              <w:t>240° 4'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140.4</w:t>
            </w:r>
          </w:p>
        </w:tc>
        <w:tc>
          <w:tcPr>
            <w:tcW w:w="1914" w:type="dxa"/>
          </w:tcPr>
          <w:p w:rsidR="00030231" w:rsidRDefault="00030231" w:rsidP="007D7D7F">
            <w:r>
              <w:t>2559.62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-5375.58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329</w:t>
            </w:r>
          </w:p>
        </w:tc>
        <w:tc>
          <w:tcPr>
            <w:tcW w:w="1914" w:type="dxa"/>
          </w:tcPr>
          <w:p w:rsidR="00030231" w:rsidRDefault="00030231" w:rsidP="007D7D7F">
            <w:r>
              <w:t>236° 46'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41.11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-5497.26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330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2467.06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-5531.65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331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-5531.75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332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2466.9</w:t>
            </w:r>
          </w:p>
        </w:tc>
        <w:tc>
          <w:tcPr>
            <w:tcW w:w="1915" w:type="dxa"/>
          </w:tcPr>
          <w:p w:rsidR="00030231" w:rsidRDefault="00030231" w:rsidP="007D7D7F">
            <w:r>
              <w:t>-5531.84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2466.8</w:t>
            </w:r>
          </w:p>
        </w:tc>
        <w:tc>
          <w:tcPr>
            <w:tcW w:w="1915" w:type="dxa"/>
          </w:tcPr>
          <w:p w:rsidR="00030231" w:rsidRDefault="00030231" w:rsidP="007D7D7F">
            <w:r>
              <w:t>-5531.92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334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-5531.99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335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-5532.05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336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-5532.08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337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-5532.11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-5532.12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16'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15.37</w:t>
            </w:r>
          </w:p>
        </w:tc>
        <w:tc>
          <w:tcPr>
            <w:tcW w:w="1914" w:type="dxa"/>
          </w:tcPr>
          <w:p w:rsidR="00030231" w:rsidRDefault="00030231" w:rsidP="007D7D7F">
            <w:r>
              <w:t>2466.09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-5532.11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340</w:t>
            </w:r>
          </w:p>
        </w:tc>
        <w:tc>
          <w:tcPr>
            <w:tcW w:w="1914" w:type="dxa"/>
          </w:tcPr>
          <w:p w:rsidR="00030231" w:rsidRDefault="00030231" w:rsidP="007D7D7F">
            <w:r>
              <w:t>199° 49'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19.56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-5529.25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341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0.02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342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12' 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343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344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345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2432.3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346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347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348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349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2431.8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351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352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2431.4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355</w:t>
            </w:r>
          </w:p>
        </w:tc>
        <w:tc>
          <w:tcPr>
            <w:tcW w:w="1914" w:type="dxa"/>
          </w:tcPr>
          <w:p w:rsidR="00030231" w:rsidRDefault="00030231" w:rsidP="007D7D7F">
            <w:r>
              <w:t>113° 14'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18.84</w:t>
            </w:r>
          </w:p>
        </w:tc>
        <w:tc>
          <w:tcPr>
            <w:tcW w:w="1914" w:type="dxa"/>
          </w:tcPr>
          <w:p w:rsidR="00030231" w:rsidRDefault="00030231" w:rsidP="007D7D7F">
            <w:r>
              <w:t>2431.27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-5535.4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356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10'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74.5</w:t>
            </w:r>
          </w:p>
        </w:tc>
        <w:tc>
          <w:tcPr>
            <w:tcW w:w="1914" w:type="dxa"/>
          </w:tcPr>
          <w:p w:rsidR="00030231" w:rsidRDefault="00030231" w:rsidP="007D7D7F">
            <w:r>
              <w:t>2423.83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-5518.09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357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358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29' 28''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24.65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359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54'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193.12</w:t>
            </w:r>
          </w:p>
        </w:tc>
        <w:tc>
          <w:tcPr>
            <w:tcW w:w="1914" w:type="dxa"/>
          </w:tcPr>
          <w:p w:rsidR="00030231" w:rsidRDefault="00030231" w:rsidP="007D7D7F">
            <w:r>
              <w:t>2363.75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-5439.11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360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361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362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363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364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365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366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367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368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369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370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371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372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8'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122.71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-5281.34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21'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11.32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-5210.71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385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386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387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388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389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390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21'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11.22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400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28'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3.48</w:t>
            </w:r>
          </w:p>
        </w:tc>
        <w:tc>
          <w:tcPr>
            <w:tcW w:w="1914" w:type="dxa"/>
          </w:tcPr>
          <w:p w:rsidR="00030231" w:rsidRDefault="00030231" w:rsidP="007D7D7F">
            <w:r>
              <w:t>2352.7</w:t>
            </w:r>
          </w:p>
        </w:tc>
        <w:tc>
          <w:tcPr>
            <w:tcW w:w="1915" w:type="dxa"/>
          </w:tcPr>
          <w:p w:rsidR="00030231" w:rsidRDefault="00030231" w:rsidP="007D7D7F">
            <w:r>
              <w:t>-5209.56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401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54'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12.41</w:t>
            </w:r>
          </w:p>
        </w:tc>
        <w:tc>
          <w:tcPr>
            <w:tcW w:w="1914" w:type="dxa"/>
          </w:tcPr>
          <w:p w:rsidR="00030231" w:rsidRDefault="00030231" w:rsidP="007D7D7F">
            <w:r>
              <w:t>2355.54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-5207.54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402</w:t>
            </w:r>
          </w:p>
        </w:tc>
        <w:tc>
          <w:tcPr>
            <w:tcW w:w="1914" w:type="dxa"/>
          </w:tcPr>
          <w:p w:rsidR="00030231" w:rsidRDefault="00030231" w:rsidP="007D7D7F">
            <w:r>
              <w:t>217° 7'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1.63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404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405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406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407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410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423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424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425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426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-5196.9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427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-5196.81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428</w:t>
            </w:r>
          </w:p>
        </w:tc>
        <w:tc>
          <w:tcPr>
            <w:tcW w:w="1914" w:type="dxa"/>
          </w:tcPr>
          <w:p w:rsidR="00030231" w:rsidRDefault="00030231" w:rsidP="007D7D7F">
            <w:r>
              <w:t>37° 7'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1.69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429</w:t>
            </w:r>
          </w:p>
        </w:tc>
        <w:tc>
          <w:tcPr>
            <w:tcW w:w="1914" w:type="dxa"/>
          </w:tcPr>
          <w:p w:rsidR="00030231" w:rsidRDefault="00030231" w:rsidP="007D7D7F">
            <w:r>
              <w:t>123° 48' 51''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12.97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-5195.71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430</w:t>
            </w:r>
          </w:p>
        </w:tc>
        <w:tc>
          <w:tcPr>
            <w:tcW w:w="1914" w:type="dxa"/>
          </w:tcPr>
          <w:p w:rsidR="00030231" w:rsidRDefault="00030231" w:rsidP="007D7D7F">
            <w:r>
              <w:t>214° 50' 17''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15.54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2327.34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432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2327.23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433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2327.12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434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435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436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437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438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439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441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442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455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456</w:t>
            </w:r>
          </w:p>
        </w:tc>
        <w:tc>
          <w:tcPr>
            <w:tcW w:w="1914" w:type="dxa"/>
          </w:tcPr>
          <w:p w:rsidR="00030231" w:rsidRDefault="00030231" w:rsidP="007D7D7F">
            <w:r>
              <w:t>34° 50' 17''</w:t>
            </w:r>
          </w:p>
        </w:tc>
        <w:tc>
          <w:tcPr>
            <w:tcW w:w="1914" w:type="dxa"/>
          </w:tcPr>
          <w:p w:rsidR="00030231" w:rsidRDefault="00030231" w:rsidP="007D7D7F">
            <w:r>
              <w:t>16.57</w:t>
            </w:r>
          </w:p>
        </w:tc>
        <w:tc>
          <w:tcPr>
            <w:tcW w:w="1914" w:type="dxa"/>
          </w:tcPr>
          <w:p w:rsidR="00030231" w:rsidRDefault="00030231" w:rsidP="007D7D7F">
            <w:r>
              <w:t>2326.16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457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459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2340.1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461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462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464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465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467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470</w:t>
            </w:r>
          </w:p>
        </w:tc>
        <w:tc>
          <w:tcPr>
            <w:tcW w:w="1914" w:type="dxa"/>
          </w:tcPr>
          <w:p w:rsidR="00030231" w:rsidRDefault="00030231" w:rsidP="007D7D7F">
            <w:r>
              <w:t>303° 48' 51''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14.93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471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13.39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472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28'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66.93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-5206.38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473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474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475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477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2412.14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478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2412.27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479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2412.39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480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3'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19.24</w:t>
            </w:r>
          </w:p>
        </w:tc>
        <w:tc>
          <w:tcPr>
            <w:tcW w:w="1914" w:type="dxa"/>
          </w:tcPr>
          <w:p w:rsidR="00030231" w:rsidRDefault="00030231" w:rsidP="007D7D7F">
            <w:r>
              <w:t>2412.52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481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-5173.31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482</w:t>
            </w:r>
          </w:p>
        </w:tc>
        <w:tc>
          <w:tcPr>
            <w:tcW w:w="1914" w:type="dxa"/>
          </w:tcPr>
          <w:p w:rsidR="00030231" w:rsidRDefault="00030231" w:rsidP="007D7D7F">
            <w:r>
              <w:t>337° 3' 17''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22.53</w:t>
            </w:r>
          </w:p>
        </w:tc>
        <w:tc>
          <w:tcPr>
            <w:tcW w:w="1914" w:type="dxa"/>
          </w:tcPr>
          <w:p w:rsidR="00030231" w:rsidRDefault="00030231" w:rsidP="007D7D7F">
            <w:r>
              <w:t>2430.94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-5173.35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483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484</w:t>
            </w:r>
          </w:p>
        </w:tc>
        <w:tc>
          <w:tcPr>
            <w:tcW w:w="1914" w:type="dxa"/>
          </w:tcPr>
          <w:p w:rsidR="00030231" w:rsidRDefault="00030231" w:rsidP="007D7D7F">
            <w:r>
              <w:t>330° 26'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25.18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-5182.19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2473.71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486</w:t>
            </w:r>
          </w:p>
        </w:tc>
        <w:tc>
          <w:tcPr>
            <w:tcW w:w="1914" w:type="dxa"/>
          </w:tcPr>
          <w:p w:rsidR="00030231" w:rsidRDefault="00030231" w:rsidP="007D7D7F">
            <w:r>
              <w:t>323° 17'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25.43</w:t>
            </w:r>
          </w:p>
        </w:tc>
        <w:tc>
          <w:tcPr>
            <w:tcW w:w="1914" w:type="dxa"/>
          </w:tcPr>
          <w:p w:rsidR="00030231" w:rsidRDefault="00030231" w:rsidP="007D7D7F">
            <w:r>
              <w:t>2473.82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487</w:t>
            </w:r>
          </w:p>
        </w:tc>
        <w:tc>
          <w:tcPr>
            <w:tcW w:w="1914" w:type="dxa"/>
          </w:tcPr>
          <w:p w:rsidR="00030231" w:rsidRDefault="00030231" w:rsidP="007D7D7F">
            <w:r>
              <w:t>48° 53'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14.11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-5209.88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488</w:t>
            </w:r>
          </w:p>
        </w:tc>
        <w:tc>
          <w:tcPr>
            <w:tcW w:w="1914" w:type="dxa"/>
          </w:tcPr>
          <w:p w:rsidR="00030231" w:rsidRDefault="00030231" w:rsidP="007D7D7F">
            <w:r>
              <w:t>51° 15'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72.82</w:t>
            </w:r>
          </w:p>
        </w:tc>
        <w:tc>
          <w:tcPr>
            <w:tcW w:w="1914" w:type="dxa"/>
          </w:tcPr>
          <w:p w:rsidR="00030231" w:rsidRDefault="00030231" w:rsidP="007D7D7F">
            <w:r>
              <w:t>2503.49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489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491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492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493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494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496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17.05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497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30'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6.12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498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45'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2.65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499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500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501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502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503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504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505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4.51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520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521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522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524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525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526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527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528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529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530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531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532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533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534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535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536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3.45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537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45'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1.67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538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30'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9.9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539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1.69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540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0.53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541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542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543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544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545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546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547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548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549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550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551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552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553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554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555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556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557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558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559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561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562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563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564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565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1.47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566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567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568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569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570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571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572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573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574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575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576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2563.98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577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578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579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2.7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23.25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581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10.1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582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583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584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585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586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587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588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589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590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591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592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593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594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595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596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597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598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599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600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601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602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-5097.01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603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-5096.94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604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605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-5096.85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606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-5096.82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607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10.1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-5096.82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62.63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-5096.82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609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80.59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610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611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612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2486.2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613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614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615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616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617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618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619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620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2485.5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621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622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623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624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625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2485.5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626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2485.96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2486.2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635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81.5</w:t>
            </w:r>
          </w:p>
        </w:tc>
        <w:tc>
          <w:tcPr>
            <w:tcW w:w="1914" w:type="dxa"/>
          </w:tcPr>
          <w:p w:rsidR="00030231" w:rsidRDefault="00030231" w:rsidP="007D7D7F">
            <w:r>
              <w:t>2486.45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636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52.03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-5032.19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15'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28.36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638</w:t>
            </w:r>
          </w:p>
        </w:tc>
        <w:tc>
          <w:tcPr>
            <w:tcW w:w="1914" w:type="dxa"/>
          </w:tcPr>
          <w:p w:rsidR="00030231" w:rsidRDefault="00030231" w:rsidP="007D7D7F">
            <w:r>
              <w:t>117° 6'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62.61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639</w:t>
            </w:r>
          </w:p>
        </w:tc>
        <w:tc>
          <w:tcPr>
            <w:tcW w:w="1914" w:type="dxa"/>
          </w:tcPr>
          <w:p w:rsidR="00030231" w:rsidRDefault="00030231" w:rsidP="007D7D7F">
            <w:r>
              <w:t>206° 32'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87.65</w:t>
            </w:r>
          </w:p>
        </w:tc>
        <w:tc>
          <w:tcPr>
            <w:tcW w:w="1914" w:type="dxa"/>
          </w:tcPr>
          <w:p w:rsidR="00030231" w:rsidRDefault="00030231" w:rsidP="007D7D7F">
            <w:r>
              <w:t>2539.28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-4896.08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640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641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642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643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644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645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646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647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2460.02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648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649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2459.8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650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2459.7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651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652</w:t>
            </w:r>
          </w:p>
        </w:tc>
        <w:tc>
          <w:tcPr>
            <w:tcW w:w="1914" w:type="dxa"/>
          </w:tcPr>
          <w:p w:rsidR="00030231" w:rsidRDefault="00030231" w:rsidP="007D7D7F">
            <w:r>
              <w:t>120° 57'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203.15</w:t>
            </w:r>
          </w:p>
        </w:tc>
        <w:tc>
          <w:tcPr>
            <w:tcW w:w="1914" w:type="dxa"/>
          </w:tcPr>
          <w:p w:rsidR="00030231" w:rsidRDefault="00030231" w:rsidP="007D7D7F">
            <w:r>
              <w:t>2459.54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-4934.9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653</w:t>
            </w:r>
          </w:p>
        </w:tc>
        <w:tc>
          <w:tcPr>
            <w:tcW w:w="1914" w:type="dxa"/>
          </w:tcPr>
          <w:p w:rsidR="00030231" w:rsidRDefault="00030231" w:rsidP="007D7D7F">
            <w:r>
              <w:t>144° 18' 9''</w:t>
            </w:r>
          </w:p>
        </w:tc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2355.06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-4760.68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654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2329.89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-4742.59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655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2329.7</w:t>
            </w:r>
          </w:p>
        </w:tc>
        <w:tc>
          <w:tcPr>
            <w:tcW w:w="1915" w:type="dxa"/>
          </w:tcPr>
          <w:p w:rsidR="00030231" w:rsidRDefault="00030231" w:rsidP="007D7D7F">
            <w:r>
              <w:t>-4742.42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-4742.31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-4742.2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-4742.09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2329.49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2329.49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667</w:t>
            </w:r>
          </w:p>
        </w:tc>
        <w:tc>
          <w:tcPr>
            <w:tcW w:w="1914" w:type="dxa"/>
          </w:tcPr>
          <w:p w:rsidR="00030231" w:rsidRDefault="00030231" w:rsidP="007D7D7F">
            <w:r>
              <w:t>52° 4'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28.4</w:t>
            </w:r>
          </w:p>
        </w:tc>
        <w:tc>
          <w:tcPr>
            <w:tcW w:w="1914" w:type="dxa"/>
          </w:tcPr>
          <w:p w:rsidR="00030231" w:rsidRDefault="00030231" w:rsidP="007D7D7F">
            <w:r>
              <w:t>2329.7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668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20'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206.68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-4718.74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669</w:t>
            </w:r>
          </w:p>
        </w:tc>
        <w:tc>
          <w:tcPr>
            <w:tcW w:w="1914" w:type="dxa"/>
          </w:tcPr>
          <w:p w:rsidR="00030231" w:rsidRDefault="00030231" w:rsidP="007D7D7F">
            <w:r>
              <w:t>131° 13'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4.4</w:t>
            </w:r>
          </w:p>
        </w:tc>
        <w:tc>
          <w:tcPr>
            <w:tcW w:w="1914" w:type="dxa"/>
          </w:tcPr>
          <w:p w:rsidR="00030231" w:rsidRDefault="00030231" w:rsidP="007D7D7F">
            <w:r>
              <w:t>2446.29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-4537.39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-4534.08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671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2443.32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672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673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674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675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676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677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678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679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-4533.01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680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2443.32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682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683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684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685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686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2443.91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687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-4532.45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325° 28'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11.08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59'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28.01</w:t>
            </w:r>
          </w:p>
        </w:tc>
        <w:tc>
          <w:tcPr>
            <w:tcW w:w="1914" w:type="dxa"/>
          </w:tcPr>
          <w:p w:rsidR="00030231" w:rsidRDefault="00030231" w:rsidP="007D7D7F">
            <w:r>
              <w:t>2706.3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34'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164.54</w:t>
            </w:r>
          </w:p>
        </w:tc>
        <w:tc>
          <w:tcPr>
            <w:tcW w:w="1914" w:type="dxa"/>
          </w:tcPr>
          <w:p w:rsidR="00030231" w:rsidRDefault="00030231" w:rsidP="007D7D7F">
            <w:r>
              <w:t>2690.63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-5173.58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39'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73.26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-5309.32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145° 37'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31.83</w:t>
            </w:r>
          </w:p>
        </w:tc>
        <w:tc>
          <w:tcPr>
            <w:tcW w:w="1914" w:type="dxa"/>
          </w:tcPr>
          <w:p w:rsidR="00030231" w:rsidRDefault="00030231" w:rsidP="007D7D7F">
            <w:r>
              <w:t>2559.53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-5371.9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20'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9.73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-5354.98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0° 20'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9.43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325° 37'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31.65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39'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1.06</w:t>
            </w:r>
          </w:p>
        </w:tc>
        <w:tc>
          <w:tcPr>
            <w:tcW w:w="1914" w:type="dxa"/>
          </w:tcPr>
          <w:p w:rsidR="00030231" w:rsidRDefault="00030231" w:rsidP="007D7D7F">
            <w:r>
              <w:t>2558.48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-5373.61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240° 4'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140.4</w:t>
            </w:r>
          </w:p>
        </w:tc>
        <w:tc>
          <w:tcPr>
            <w:tcW w:w="1914" w:type="dxa"/>
          </w:tcPr>
          <w:p w:rsidR="00030231" w:rsidRDefault="00030231" w:rsidP="007D7D7F">
            <w:r>
              <w:t>2557.94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-5374.51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236° 46'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40.43</w:t>
            </w:r>
          </w:p>
        </w:tc>
        <w:tc>
          <w:tcPr>
            <w:tcW w:w="1914" w:type="dxa"/>
          </w:tcPr>
          <w:p w:rsidR="00030231" w:rsidRDefault="00030231" w:rsidP="007D7D7F">
            <w:r>
              <w:t>2487.9</w:t>
            </w:r>
          </w:p>
        </w:tc>
        <w:tc>
          <w:tcPr>
            <w:tcW w:w="1915" w:type="dxa"/>
          </w:tcPr>
          <w:p w:rsidR="00030231" w:rsidRDefault="00030231" w:rsidP="007D7D7F">
            <w:r>
              <w:t>-5496.19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16'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14.98</w:t>
            </w:r>
          </w:p>
        </w:tc>
        <w:tc>
          <w:tcPr>
            <w:tcW w:w="1914" w:type="dxa"/>
          </w:tcPr>
          <w:p w:rsidR="00030231" w:rsidRDefault="00030231" w:rsidP="007D7D7F">
            <w:r>
              <w:t>2465.74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-5530.01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-5527.22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2450.9</w:t>
            </w:r>
          </w:p>
        </w:tc>
        <w:tc>
          <w:tcPr>
            <w:tcW w:w="1915" w:type="dxa"/>
          </w:tcPr>
          <w:p w:rsidR="00030231" w:rsidRDefault="00030231" w:rsidP="007D7D7F">
            <w:r>
              <w:t>-5527.21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-5527.22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-5527.25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199° 49'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18.94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-5527.28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113° 14'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18.03</w:t>
            </w:r>
          </w:p>
        </w:tc>
        <w:tc>
          <w:tcPr>
            <w:tcW w:w="1914" w:type="dxa"/>
          </w:tcPr>
          <w:p w:rsidR="00030231" w:rsidRDefault="00030231" w:rsidP="007D7D7F">
            <w:r>
              <w:t>2432.72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-5533.71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2425.6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10'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74.6</w:t>
            </w:r>
          </w:p>
        </w:tc>
        <w:tc>
          <w:tcPr>
            <w:tcW w:w="1914" w:type="dxa"/>
          </w:tcPr>
          <w:p w:rsidR="00030231" w:rsidRDefault="00030231" w:rsidP="007D7D7F">
            <w:r>
              <w:t>2425.47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29' 28''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24.58</w:t>
            </w:r>
          </w:p>
        </w:tc>
        <w:tc>
          <w:tcPr>
            <w:tcW w:w="1914" w:type="dxa"/>
          </w:tcPr>
          <w:p w:rsidR="00030231" w:rsidRDefault="00030231" w:rsidP="007D7D7F">
            <w:r>
              <w:t>2379.35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54'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192.17</w:t>
            </w:r>
          </w:p>
        </w:tc>
        <w:tc>
          <w:tcPr>
            <w:tcW w:w="1914" w:type="dxa"/>
          </w:tcPr>
          <w:p w:rsidR="00030231" w:rsidRDefault="00030231" w:rsidP="007D7D7F">
            <w:r>
              <w:t>2365.44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-5438.03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8'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122.7</w:t>
            </w:r>
          </w:p>
        </w:tc>
        <w:tc>
          <w:tcPr>
            <w:tcW w:w="1914" w:type="dxa"/>
          </w:tcPr>
          <w:p w:rsidR="00030231" w:rsidRDefault="00030231" w:rsidP="007D7D7F">
            <w:r>
              <w:t>2252.72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-5282.39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28'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4.45</w:t>
            </w:r>
          </w:p>
        </w:tc>
        <w:tc>
          <w:tcPr>
            <w:tcW w:w="1914" w:type="dxa"/>
          </w:tcPr>
          <w:p w:rsidR="00030231" w:rsidRDefault="00030231" w:rsidP="007D7D7F">
            <w:r>
              <w:t>2353.06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28.67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-5209.18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2373.93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2374.7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-5232.09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54'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28.77</w:t>
            </w:r>
          </w:p>
        </w:tc>
        <w:tc>
          <w:tcPr>
            <w:tcW w:w="1914" w:type="dxa"/>
          </w:tcPr>
          <w:p w:rsidR="00030231" w:rsidRDefault="00030231" w:rsidP="007D7D7F">
            <w:r>
              <w:t>2374.78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28'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66.46</w:t>
            </w:r>
          </w:p>
        </w:tc>
        <w:tc>
          <w:tcPr>
            <w:tcW w:w="1914" w:type="dxa"/>
          </w:tcPr>
          <w:p w:rsidR="00030231" w:rsidRDefault="00030231" w:rsidP="007D7D7F">
            <w:r>
              <w:t>2358.31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-5208.02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3'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18.67</w:t>
            </w:r>
          </w:p>
        </w:tc>
        <w:tc>
          <w:tcPr>
            <w:tcW w:w="1914" w:type="dxa"/>
          </w:tcPr>
          <w:p w:rsidR="00030231" w:rsidRDefault="00030231" w:rsidP="007D7D7F">
            <w:r>
              <w:t>2412.44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337° 3' 17''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22.45</w:t>
            </w:r>
          </w:p>
        </w:tc>
        <w:tc>
          <w:tcPr>
            <w:tcW w:w="1914" w:type="dxa"/>
          </w:tcPr>
          <w:p w:rsidR="00030231" w:rsidRDefault="00030231" w:rsidP="007D7D7F">
            <w:r>
              <w:t>2430.21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330° 26'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25.06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323° 17'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25.22</w:t>
            </w:r>
          </w:p>
        </w:tc>
        <w:tc>
          <w:tcPr>
            <w:tcW w:w="1914" w:type="dxa"/>
          </w:tcPr>
          <w:p w:rsidR="00030231" w:rsidRDefault="00030231" w:rsidP="007D7D7F">
            <w:r>
              <w:t>2472.68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0.12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2492.97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48° 53'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15.99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51° 15'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72.36</w:t>
            </w:r>
          </w:p>
        </w:tc>
        <w:tc>
          <w:tcPr>
            <w:tcW w:w="1914" w:type="dxa"/>
          </w:tcPr>
          <w:p w:rsidR="00030231" w:rsidRDefault="00030231" w:rsidP="007D7D7F">
            <w:r>
              <w:t>2505.03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16.55</w:t>
            </w:r>
          </w:p>
        </w:tc>
        <w:tc>
          <w:tcPr>
            <w:tcW w:w="1914" w:type="dxa"/>
          </w:tcPr>
          <w:p w:rsidR="00030231" w:rsidRDefault="00030231" w:rsidP="007D7D7F">
            <w:r>
              <w:t>2550.31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269° 30'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24.42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-5169.1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30'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24.55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-5168.63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0.08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128.23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-5162.1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-5162.34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39'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82.03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-5162.45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40'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110.59</w:t>
            </w:r>
          </w:p>
        </w:tc>
        <w:tc>
          <w:tcPr>
            <w:tcW w:w="1914" w:type="dxa"/>
          </w:tcPr>
          <w:p w:rsidR="00030231" w:rsidRDefault="00030231" w:rsidP="007D7D7F">
            <w:r>
              <w:t>2643.56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-5230.19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18'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20.13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-5321.53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229° 34'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2570.64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240° 24'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2570.64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18'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3.9</w:t>
            </w:r>
          </w:p>
        </w:tc>
        <w:tc>
          <w:tcPr>
            <w:tcW w:w="1914" w:type="dxa"/>
          </w:tcPr>
          <w:p w:rsidR="00030231" w:rsidRDefault="00030231" w:rsidP="007D7D7F">
            <w:r>
              <w:t>2570.64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240° 4'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28.87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-5341.97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240° 24'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2554.19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-5366.99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254° 8'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2554.19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-5366.99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240° 4'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2554.19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-5366.99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2481.37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2481.11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2481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2480.4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2480.04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-5493.05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-5492.93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-5492.8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-5492.56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60° 4'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145.03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-5492.45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145° 37'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23.07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-5366.76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20'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10.05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-5353.1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2521.97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0° 20'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10.36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325° 37'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23.2</w:t>
            </w:r>
          </w:p>
        </w:tc>
        <w:tc>
          <w:tcPr>
            <w:tcW w:w="1914" w:type="dxa"/>
          </w:tcPr>
          <w:p w:rsidR="00030231" w:rsidRDefault="00030231" w:rsidP="007D7D7F">
            <w:r>
              <w:t>2533.87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60° 4'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27.83</w:t>
            </w:r>
          </w:p>
        </w:tc>
        <w:tc>
          <w:tcPr>
            <w:tcW w:w="1914" w:type="dxa"/>
          </w:tcPr>
          <w:p w:rsidR="00030231" w:rsidRDefault="00030231" w:rsidP="007D7D7F">
            <w:r>
              <w:t>2553.02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18'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3.31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-5340.9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27'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9.23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-5338.09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126° 12'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89.99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-5329.97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131° 38'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32.23</w:t>
            </w:r>
          </w:p>
        </w:tc>
        <w:tc>
          <w:tcPr>
            <w:tcW w:w="1914" w:type="dxa"/>
          </w:tcPr>
          <w:p w:rsidR="00030231" w:rsidRDefault="00030231" w:rsidP="007D7D7F">
            <w:r>
              <w:t>2511.07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-5257.36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142° 24' 15''</w:t>
            </w:r>
          </w:p>
        </w:tc>
        <w:tc>
          <w:tcPr>
            <w:tcW w:w="1914" w:type="dxa"/>
          </w:tcPr>
          <w:p w:rsidR="00030231" w:rsidRDefault="00030231" w:rsidP="007D7D7F">
            <w:r>
              <w:t>42.78</w:t>
            </w:r>
          </w:p>
        </w:tc>
        <w:tc>
          <w:tcPr>
            <w:tcW w:w="1914" w:type="dxa"/>
          </w:tcPr>
          <w:p w:rsidR="00030231" w:rsidRDefault="00030231" w:rsidP="007D7D7F">
            <w:r>
              <w:t>2489.66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-5233.28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152° 8'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17.82</w:t>
            </w:r>
          </w:p>
        </w:tc>
        <w:tc>
          <w:tcPr>
            <w:tcW w:w="1914" w:type="dxa"/>
          </w:tcPr>
          <w:p w:rsidR="00030231" w:rsidRDefault="00030231" w:rsidP="007D7D7F">
            <w:r>
              <w:t>2455.76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-5207.18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160° 30' 33''</w:t>
            </w:r>
          </w:p>
        </w:tc>
        <w:tc>
          <w:tcPr>
            <w:tcW w:w="1914" w:type="dxa"/>
          </w:tcPr>
          <w:p w:rsidR="00030231" w:rsidRDefault="00030231" w:rsidP="007D7D7F">
            <w:r>
              <w:t>38.45</w:t>
            </w:r>
          </w:p>
        </w:tc>
        <w:tc>
          <w:tcPr>
            <w:tcW w:w="1914" w:type="dxa"/>
          </w:tcPr>
          <w:p w:rsidR="00030231" w:rsidRDefault="00030231" w:rsidP="007D7D7F">
            <w:r>
              <w:t>2440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2403.88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2404.13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2404.26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2404.38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340° 30' 33''</w:t>
            </w:r>
          </w:p>
        </w:tc>
        <w:tc>
          <w:tcPr>
            <w:tcW w:w="1914" w:type="dxa"/>
          </w:tcPr>
          <w:p w:rsidR="00030231" w:rsidRDefault="00030231" w:rsidP="007D7D7F">
            <w:r>
              <w:t>38.49</w:t>
            </w:r>
          </w:p>
        </w:tc>
        <w:tc>
          <w:tcPr>
            <w:tcW w:w="1914" w:type="dxa"/>
          </w:tcPr>
          <w:p w:rsidR="00030231" w:rsidRDefault="00030231" w:rsidP="007D7D7F">
            <w:r>
              <w:t>2404.5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2440.78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332° 8'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17.97</w:t>
            </w:r>
          </w:p>
        </w:tc>
        <w:tc>
          <w:tcPr>
            <w:tcW w:w="1914" w:type="dxa"/>
          </w:tcPr>
          <w:p w:rsidR="00030231" w:rsidRDefault="00030231" w:rsidP="007D7D7F">
            <w:r>
              <w:t>2440.89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-5205.46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322° 24' 15''</w:t>
            </w:r>
          </w:p>
        </w:tc>
        <w:tc>
          <w:tcPr>
            <w:tcW w:w="1914" w:type="dxa"/>
          </w:tcPr>
          <w:p w:rsidR="00030231" w:rsidRDefault="00030231" w:rsidP="007D7D7F">
            <w:r>
              <w:t>42.96</w:t>
            </w:r>
          </w:p>
        </w:tc>
        <w:tc>
          <w:tcPr>
            <w:tcW w:w="1914" w:type="dxa"/>
          </w:tcPr>
          <w:p w:rsidR="00030231" w:rsidRDefault="00030231" w:rsidP="007D7D7F">
            <w:r>
              <w:t>2456.89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-5205.52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306° 3'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10'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0.01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311° 38'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32.34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-5231.92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306° 12'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90.12</w:t>
            </w:r>
          </w:p>
        </w:tc>
        <w:tc>
          <w:tcPr>
            <w:tcW w:w="1914" w:type="dxa"/>
          </w:tcPr>
          <w:p w:rsidR="00030231" w:rsidRDefault="00030231" w:rsidP="007D7D7F">
            <w:r>
              <w:t>2512.61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-5256.09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-5328.8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-5328.9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27'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8.1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-5329.01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18'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18.37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-5336.13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0.02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55° 41'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0.02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17'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0.02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0.04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55° 40'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110.53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-5320.41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55° 39'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82.03</w:t>
            </w:r>
          </w:p>
        </w:tc>
        <w:tc>
          <w:tcPr>
            <w:tcW w:w="1914" w:type="dxa"/>
          </w:tcPr>
          <w:p w:rsidR="00030231" w:rsidRDefault="00030231" w:rsidP="007D7D7F">
            <w:r>
              <w:t>2641.87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-5229.12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144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145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-5161.04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147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148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149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2793.07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-5007.01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-5007.05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-5007.08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16'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20.59</w:t>
            </w:r>
          </w:p>
        </w:tc>
        <w:tc>
          <w:tcPr>
            <w:tcW w:w="1914" w:type="dxa"/>
          </w:tcPr>
          <w:p w:rsidR="00030231" w:rsidRDefault="00030231" w:rsidP="007D7D7F">
            <w:r>
              <w:t>2792.3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-5007.08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22.2</w:t>
            </w:r>
          </w:p>
        </w:tc>
        <w:tc>
          <w:tcPr>
            <w:tcW w:w="1914" w:type="dxa"/>
          </w:tcPr>
          <w:p w:rsidR="00030231" w:rsidRDefault="00030231" w:rsidP="007D7D7F">
            <w:r>
              <w:t>2771.71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2771.71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-5029.38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259° 57'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15.09</w:t>
            </w:r>
          </w:p>
        </w:tc>
        <w:tc>
          <w:tcPr>
            <w:tcW w:w="1914" w:type="dxa"/>
          </w:tcPr>
          <w:p w:rsidR="00030231" w:rsidRDefault="00030231" w:rsidP="007D7D7F">
            <w:r>
              <w:t>2771.69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-5029.5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-5044.36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-5044.48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242° 46'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10.82</w:t>
            </w:r>
          </w:p>
        </w:tc>
        <w:tc>
          <w:tcPr>
            <w:tcW w:w="1914" w:type="dxa"/>
          </w:tcPr>
          <w:p w:rsidR="00030231" w:rsidRDefault="00030231" w:rsidP="007D7D7F">
            <w:r>
              <w:t>2768.98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-5044.6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-5054.22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32'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23.79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-5054.33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235° 32'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85.71</w:t>
            </w:r>
          </w:p>
        </w:tc>
        <w:tc>
          <w:tcPr>
            <w:tcW w:w="1914" w:type="dxa"/>
          </w:tcPr>
          <w:p w:rsidR="00030231" w:rsidRDefault="00030231" w:rsidP="007D7D7F">
            <w:r>
              <w:t>2750.51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-5073.95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2702.01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-5144.96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-5145.01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-5145.05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135.5</w:t>
            </w:r>
          </w:p>
        </w:tc>
        <w:tc>
          <w:tcPr>
            <w:tcW w:w="1914" w:type="dxa"/>
          </w:tcPr>
          <w:p w:rsidR="00030231" w:rsidRDefault="00030231" w:rsidP="007D7D7F">
            <w:r>
              <w:t>2701.17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14.88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231° 15'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71.9</w:t>
            </w:r>
          </w:p>
        </w:tc>
        <w:tc>
          <w:tcPr>
            <w:tcW w:w="1914" w:type="dxa"/>
          </w:tcPr>
          <w:p w:rsidR="00030231" w:rsidRDefault="00030231" w:rsidP="007D7D7F">
            <w:r>
              <w:t>2550.79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-5145.08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228° 53'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16.01</w:t>
            </w:r>
          </w:p>
        </w:tc>
        <w:tc>
          <w:tcPr>
            <w:tcW w:w="1914" w:type="dxa"/>
          </w:tcPr>
          <w:p w:rsidR="00030231" w:rsidRDefault="00030231" w:rsidP="007D7D7F">
            <w:r>
              <w:t>2505.79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2495.27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2495.18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2495.09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2494.02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48° 53' 45''</w:t>
            </w:r>
          </w:p>
        </w:tc>
        <w:tc>
          <w:tcPr>
            <w:tcW w:w="1914" w:type="dxa"/>
          </w:tcPr>
          <w:p w:rsidR="00030231" w:rsidRDefault="00030231" w:rsidP="007D7D7F">
            <w:r>
              <w:t>16.01</w:t>
            </w:r>
          </w:p>
        </w:tc>
        <w:tc>
          <w:tcPr>
            <w:tcW w:w="1914" w:type="dxa"/>
          </w:tcPr>
          <w:p w:rsidR="00030231" w:rsidRDefault="00030231" w:rsidP="007D7D7F">
            <w:r>
              <w:t>2493.73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51° 15'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72.36</w:t>
            </w:r>
          </w:p>
        </w:tc>
        <w:tc>
          <w:tcPr>
            <w:tcW w:w="1914" w:type="dxa"/>
          </w:tcPr>
          <w:p w:rsidR="00030231" w:rsidRDefault="00030231" w:rsidP="007D7D7F">
            <w:r>
              <w:t>2504.25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2549.94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2550.06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2550.19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14.36</w:t>
            </w:r>
          </w:p>
        </w:tc>
        <w:tc>
          <w:tcPr>
            <w:tcW w:w="1914" w:type="dxa"/>
          </w:tcPr>
          <w:p w:rsidR="00030231" w:rsidRDefault="00030231" w:rsidP="007D7D7F">
            <w:r>
              <w:t>2550.31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49'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12.6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2564.94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2565.96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269° 49'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12.47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-5130.61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133.97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55° 32'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85.15</w:t>
            </w:r>
          </w:p>
        </w:tc>
        <w:tc>
          <w:tcPr>
            <w:tcW w:w="1914" w:type="dxa"/>
          </w:tcPr>
          <w:p w:rsidR="00030231" w:rsidRDefault="00030231" w:rsidP="007D7D7F">
            <w:r>
              <w:t>2700.64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55° 32'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23.76</w:t>
            </w:r>
          </w:p>
        </w:tc>
        <w:tc>
          <w:tcPr>
            <w:tcW w:w="1914" w:type="dxa"/>
          </w:tcPr>
          <w:p w:rsidR="00030231" w:rsidRDefault="00030231" w:rsidP="007D7D7F">
            <w:r>
              <w:t>2748.82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-5072.88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62° 46'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10.61</w:t>
            </w:r>
          </w:p>
        </w:tc>
        <w:tc>
          <w:tcPr>
            <w:tcW w:w="1914" w:type="dxa"/>
          </w:tcPr>
          <w:p w:rsidR="00030231" w:rsidRDefault="00030231" w:rsidP="007D7D7F">
            <w:r>
              <w:t>2762.27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-5053.28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79° 57'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14.86</w:t>
            </w:r>
          </w:p>
        </w:tc>
        <w:tc>
          <w:tcPr>
            <w:tcW w:w="1914" w:type="dxa"/>
          </w:tcPr>
          <w:p w:rsidR="00030231" w:rsidRDefault="00030231" w:rsidP="007D7D7F">
            <w:r>
              <w:t>2767.12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-5043.85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22.97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-5029.22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0° 16'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21.59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-5005.19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2491.7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2491.7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2491.61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2491.55</w:t>
            </w:r>
          </w:p>
        </w:tc>
        <w:tc>
          <w:tcPr>
            <w:tcW w:w="1915" w:type="dxa"/>
          </w:tcPr>
          <w:p w:rsidR="00030231" w:rsidRDefault="00030231" w:rsidP="007D7D7F">
            <w:r>
              <w:t>-4990.89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-4991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-4991.09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-4991.17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206° 56'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193.8</w:t>
            </w:r>
          </w:p>
        </w:tc>
        <w:tc>
          <w:tcPr>
            <w:tcW w:w="1914" w:type="dxa"/>
          </w:tcPr>
          <w:p w:rsidR="00030231" w:rsidRDefault="00030231" w:rsidP="007D7D7F">
            <w:r>
              <w:t>2491.19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-4991.23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301° 2'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85.88</w:t>
            </w:r>
          </w:p>
        </w:tc>
        <w:tc>
          <w:tcPr>
            <w:tcW w:w="1914" w:type="dxa"/>
          </w:tcPr>
          <w:p w:rsidR="00030231" w:rsidRDefault="00030231" w:rsidP="007D7D7F">
            <w:r>
              <w:t>2318.42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-5079.04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308° 41'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12.12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-5152.62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319° 39'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19.64</w:t>
            </w:r>
          </w:p>
        </w:tc>
        <w:tc>
          <w:tcPr>
            <w:tcW w:w="1914" w:type="dxa"/>
          </w:tcPr>
          <w:p w:rsidR="00030231" w:rsidRDefault="00030231" w:rsidP="007D7D7F">
            <w:r>
              <w:t>2370.28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-5174.8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-5174.89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-5174.99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-5175.95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2385.04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2384.08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2383.97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139° 39'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19.69</w:t>
            </w:r>
          </w:p>
        </w:tc>
        <w:tc>
          <w:tcPr>
            <w:tcW w:w="1914" w:type="dxa"/>
          </w:tcPr>
          <w:p w:rsidR="00030231" w:rsidRDefault="00030231" w:rsidP="007D7D7F">
            <w:r>
              <w:t>2383.88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-5176.25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2368.87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-5163.51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41'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12.28</w:t>
            </w:r>
          </w:p>
        </w:tc>
        <w:tc>
          <w:tcPr>
            <w:tcW w:w="1914" w:type="dxa"/>
          </w:tcPr>
          <w:p w:rsidR="00030231" w:rsidRDefault="00030231" w:rsidP="007D7D7F">
            <w:r>
              <w:t>2368.78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-5163.42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-5153.83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121° 2'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86.12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-5153.73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206° 56'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103.35</w:t>
            </w:r>
          </w:p>
        </w:tc>
        <w:tc>
          <w:tcPr>
            <w:tcW w:w="1914" w:type="dxa"/>
          </w:tcPr>
          <w:p w:rsidR="00030231" w:rsidRDefault="00030231" w:rsidP="007D7D7F">
            <w:r>
              <w:t>2316.63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-5079.94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299° 59'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7.45</w:t>
            </w:r>
          </w:p>
        </w:tc>
        <w:tc>
          <w:tcPr>
            <w:tcW w:w="1914" w:type="dxa"/>
          </w:tcPr>
          <w:p w:rsidR="00030231" w:rsidRDefault="00030231" w:rsidP="007D7D7F">
            <w:r>
              <w:t>2224.5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2227.97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207° 21'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17.14</w:t>
            </w:r>
          </w:p>
        </w:tc>
        <w:tc>
          <w:tcPr>
            <w:tcW w:w="1914" w:type="dxa"/>
          </w:tcPr>
          <w:p w:rsidR="00030231" w:rsidRDefault="00030231" w:rsidP="007D7D7F">
            <w:r>
              <w:t>2227.86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10.4</w:t>
            </w:r>
          </w:p>
        </w:tc>
        <w:tc>
          <w:tcPr>
            <w:tcW w:w="1914" w:type="dxa"/>
          </w:tcPr>
          <w:p w:rsidR="00030231" w:rsidRDefault="00030231" w:rsidP="007D7D7F">
            <w:r>
              <w:t>2212.64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251° 48' 21''</w:t>
            </w:r>
          </w:p>
        </w:tc>
        <w:tc>
          <w:tcPr>
            <w:tcW w:w="1914" w:type="dxa"/>
          </w:tcPr>
          <w:p w:rsidR="00030231" w:rsidRDefault="00030231" w:rsidP="007D7D7F">
            <w:r>
              <w:t>8.43</w:t>
            </w:r>
          </w:p>
        </w:tc>
        <w:tc>
          <w:tcPr>
            <w:tcW w:w="1914" w:type="dxa"/>
          </w:tcPr>
          <w:p w:rsidR="00030231" w:rsidRDefault="00030231" w:rsidP="007D7D7F">
            <w:r>
              <w:t>2218.7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7'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93.95</w:t>
            </w:r>
          </w:p>
        </w:tc>
        <w:tc>
          <w:tcPr>
            <w:tcW w:w="1914" w:type="dxa"/>
          </w:tcPr>
          <w:p w:rsidR="00030231" w:rsidRDefault="00030231" w:rsidP="007D7D7F">
            <w:r>
              <w:t>2216.07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-5159.89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5° 47'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8.58</w:t>
            </w:r>
          </w:p>
        </w:tc>
        <w:tc>
          <w:tcPr>
            <w:tcW w:w="1914" w:type="dxa"/>
          </w:tcPr>
          <w:p w:rsidR="00030231" w:rsidRDefault="00030231" w:rsidP="007D7D7F">
            <w:r>
              <w:t>2270.11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-5236.74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-5235.87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-5235.86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2278.9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-5235.87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-5235.89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-5235.93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-5235.99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-5236.05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-5236.13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-5236.22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20.71</w:t>
            </w:r>
          </w:p>
        </w:tc>
        <w:tc>
          <w:tcPr>
            <w:tcW w:w="1914" w:type="dxa"/>
          </w:tcPr>
          <w:p w:rsidR="00030231" w:rsidRDefault="00030231" w:rsidP="007D7D7F">
            <w:r>
              <w:t>2279.62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-5236.33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10'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104.93</w:t>
            </w:r>
          </w:p>
        </w:tc>
        <w:tc>
          <w:tcPr>
            <w:tcW w:w="1914" w:type="dxa"/>
          </w:tcPr>
          <w:p w:rsidR="00030231" w:rsidRDefault="00030231" w:rsidP="007D7D7F">
            <w:r>
              <w:t>2291.47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-5253.31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215° 10'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104.97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28.68</w:t>
            </w:r>
          </w:p>
        </w:tc>
        <w:tc>
          <w:tcPr>
            <w:tcW w:w="1914" w:type="dxa"/>
          </w:tcPr>
          <w:p w:rsidR="00030231" w:rsidRDefault="00030231" w:rsidP="007D7D7F">
            <w:r>
              <w:t>2292.62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-5254.95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-5278.46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-5278.57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-5278.69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-5278.81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-5278.93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-5279.06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258° 59'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6.33</w:t>
            </w:r>
          </w:p>
        </w:tc>
        <w:tc>
          <w:tcPr>
            <w:tcW w:w="1914" w:type="dxa"/>
          </w:tcPr>
          <w:p w:rsidR="00030231" w:rsidRDefault="00030231" w:rsidP="007D7D7F">
            <w:r>
              <w:t>2309.17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-5279.18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74.13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2307.96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353° 4'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6.29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77.09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33.19</w:t>
            </w:r>
          </w:p>
        </w:tc>
        <w:tc>
          <w:tcPr>
            <w:tcW w:w="1914" w:type="dxa"/>
          </w:tcPr>
          <w:p w:rsidR="00030231" w:rsidRDefault="00030231" w:rsidP="007D7D7F">
            <w:r>
              <w:t>2401.8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-5410.38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73.36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-5437.54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-5497.58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-5497.69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-5497.81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-5497.93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2463.02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154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157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158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2462.05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159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160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-5499.05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161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2461.7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162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163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164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73.36</w:t>
            </w:r>
          </w:p>
        </w:tc>
        <w:tc>
          <w:tcPr>
            <w:tcW w:w="1914" w:type="dxa"/>
          </w:tcPr>
          <w:p w:rsidR="00030231" w:rsidRDefault="00030231" w:rsidP="007D7D7F">
            <w:r>
              <w:t>2461.33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-5498.65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32.14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-5438.61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167</w:t>
            </w:r>
          </w:p>
        </w:tc>
        <w:tc>
          <w:tcPr>
            <w:tcW w:w="1914" w:type="dxa"/>
          </w:tcPr>
          <w:p w:rsidR="00030231" w:rsidRDefault="00030231" w:rsidP="007D7D7F">
            <w:r>
              <w:t>215°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46.69</w:t>
            </w:r>
          </w:p>
        </w:tc>
        <w:tc>
          <w:tcPr>
            <w:tcW w:w="1914" w:type="dxa"/>
          </w:tcPr>
          <w:p w:rsidR="00030231" w:rsidRDefault="00030231" w:rsidP="007D7D7F">
            <w:r>
              <w:t>2400.71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-5412.3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53'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0.04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2362.5</w:t>
            </w:r>
          </w:p>
        </w:tc>
        <w:tc>
          <w:tcPr>
            <w:tcW w:w="1915" w:type="dxa"/>
          </w:tcPr>
          <w:p w:rsidR="00030231" w:rsidRDefault="00030231" w:rsidP="007D7D7F">
            <w:r>
              <w:t>-5439.13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169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35'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6.85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-5439.16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170</w:t>
            </w:r>
          </w:p>
        </w:tc>
        <w:tc>
          <w:tcPr>
            <w:tcW w:w="1914" w:type="dxa"/>
          </w:tcPr>
          <w:p w:rsidR="00030231" w:rsidRDefault="00030231" w:rsidP="007D7D7F">
            <w:r>
              <w:t>303° 52'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2366.41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-5444.8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171</w:t>
            </w:r>
          </w:p>
        </w:tc>
        <w:tc>
          <w:tcPr>
            <w:tcW w:w="1914" w:type="dxa"/>
          </w:tcPr>
          <w:p w:rsidR="00030231" w:rsidRDefault="00030231" w:rsidP="007D7D7F">
            <w:r>
              <w:t>310° 25' 35''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2366.41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-5444.8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172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35'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19.23</w:t>
            </w:r>
          </w:p>
        </w:tc>
        <w:tc>
          <w:tcPr>
            <w:tcW w:w="1914" w:type="dxa"/>
          </w:tcPr>
          <w:p w:rsidR="00030231" w:rsidRDefault="00030231" w:rsidP="007D7D7F">
            <w:r>
              <w:t>2366.41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-5444.8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173</w:t>
            </w:r>
          </w:p>
        </w:tc>
        <w:tc>
          <w:tcPr>
            <w:tcW w:w="1914" w:type="dxa"/>
          </w:tcPr>
          <w:p w:rsidR="00030231" w:rsidRDefault="00030231" w:rsidP="007D7D7F">
            <w:r>
              <w:t>308° 15'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69.95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174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175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176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177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-5515.88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178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179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180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181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182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183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184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185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186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187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188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189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190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191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2420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192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193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194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195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2419.5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196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197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198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199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15'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2419.1</w:t>
            </w:r>
          </w:p>
        </w:tc>
        <w:tc>
          <w:tcPr>
            <w:tcW w:w="1915" w:type="dxa"/>
          </w:tcPr>
          <w:p w:rsidR="00030231" w:rsidRDefault="00030231" w:rsidP="007D7D7F">
            <w:r>
              <w:t>-5516.83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2375.76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-5461.87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201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35'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18.23</w:t>
            </w:r>
          </w:p>
        </w:tc>
        <w:tc>
          <w:tcPr>
            <w:tcW w:w="1914" w:type="dxa"/>
          </w:tcPr>
          <w:p w:rsidR="00030231" w:rsidRDefault="00030231" w:rsidP="007D7D7F">
            <w:r>
              <w:t>2375.68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-5461.76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202</w:t>
            </w:r>
          </w:p>
        </w:tc>
        <w:tc>
          <w:tcPr>
            <w:tcW w:w="1914" w:type="dxa"/>
          </w:tcPr>
          <w:p w:rsidR="00030231" w:rsidRDefault="00030231" w:rsidP="007D7D7F">
            <w:r>
              <w:t>216° 18'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14.66</w:t>
            </w:r>
          </w:p>
        </w:tc>
        <w:tc>
          <w:tcPr>
            <w:tcW w:w="1914" w:type="dxa"/>
          </w:tcPr>
          <w:p w:rsidR="00030231" w:rsidRDefault="00030231" w:rsidP="007D7D7F">
            <w:r>
              <w:t>2365.33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-5446.75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203</w:t>
            </w:r>
          </w:p>
        </w:tc>
        <w:tc>
          <w:tcPr>
            <w:tcW w:w="1914" w:type="dxa"/>
          </w:tcPr>
          <w:p w:rsidR="00030231" w:rsidRDefault="00030231" w:rsidP="007D7D7F">
            <w:r>
              <w:t>306° 18'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1.8</w:t>
            </w:r>
          </w:p>
        </w:tc>
        <w:tc>
          <w:tcPr>
            <w:tcW w:w="1914" w:type="dxa"/>
          </w:tcPr>
          <w:p w:rsidR="00030231" w:rsidRDefault="00030231" w:rsidP="007D7D7F">
            <w:r>
              <w:t>2353.51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204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-5456.89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205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-5456.99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206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207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208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209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210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211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212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214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215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216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217</w:t>
            </w:r>
          </w:p>
        </w:tc>
        <w:tc>
          <w:tcPr>
            <w:tcW w:w="1914" w:type="dxa"/>
          </w:tcPr>
          <w:p w:rsidR="00030231" w:rsidRDefault="00030231" w:rsidP="007D7D7F">
            <w:r>
              <w:t>216° 18'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3.3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2354.4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218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219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220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221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2351.4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222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223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224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225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226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227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228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229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231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232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233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2350.2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234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235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236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237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238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2350.2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239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240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2350.31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241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242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243</w:t>
            </w:r>
          </w:p>
        </w:tc>
        <w:tc>
          <w:tcPr>
            <w:tcW w:w="1914" w:type="dxa"/>
          </w:tcPr>
          <w:p w:rsidR="00030231" w:rsidRDefault="00030231" w:rsidP="007D7D7F">
            <w:r>
              <w:t>36° 18'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2.29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244</w:t>
            </w:r>
          </w:p>
        </w:tc>
        <w:tc>
          <w:tcPr>
            <w:tcW w:w="1914" w:type="dxa"/>
          </w:tcPr>
          <w:p w:rsidR="00030231" w:rsidRDefault="00030231" w:rsidP="007D7D7F">
            <w:r>
              <w:t>126° 18'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1.8</w:t>
            </w:r>
          </w:p>
        </w:tc>
        <w:tc>
          <w:tcPr>
            <w:tcW w:w="1914" w:type="dxa"/>
          </w:tcPr>
          <w:p w:rsidR="00030231" w:rsidRDefault="00030231" w:rsidP="007D7D7F">
            <w:r>
              <w:t>2352.41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253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254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255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256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257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258</w:t>
            </w:r>
          </w:p>
        </w:tc>
        <w:tc>
          <w:tcPr>
            <w:tcW w:w="1914" w:type="dxa"/>
          </w:tcPr>
          <w:p w:rsidR="00030231" w:rsidRDefault="00030231" w:rsidP="007D7D7F">
            <w:r>
              <w:t>36° 18'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15.71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259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35'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5.92</w:t>
            </w:r>
          </w:p>
        </w:tc>
        <w:tc>
          <w:tcPr>
            <w:tcW w:w="1914" w:type="dxa"/>
          </w:tcPr>
          <w:p w:rsidR="00030231" w:rsidRDefault="00030231" w:rsidP="007D7D7F">
            <w:r>
              <w:t>2364.19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-5445.11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53'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190.77</w:t>
            </w:r>
          </w:p>
        </w:tc>
        <w:tc>
          <w:tcPr>
            <w:tcW w:w="1914" w:type="dxa"/>
          </w:tcPr>
          <w:p w:rsidR="00030231" w:rsidRDefault="00030231" w:rsidP="007D7D7F">
            <w:r>
              <w:t>2360.83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261</w:t>
            </w:r>
          </w:p>
        </w:tc>
        <w:tc>
          <w:tcPr>
            <w:tcW w:w="1914" w:type="dxa"/>
          </w:tcPr>
          <w:p w:rsidR="00030231" w:rsidRDefault="00030231" w:rsidP="007D7D7F">
            <w:r>
              <w:t>215° 10'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22.26</w:t>
            </w:r>
          </w:p>
        </w:tc>
        <w:tc>
          <w:tcPr>
            <w:tcW w:w="1914" w:type="dxa"/>
          </w:tcPr>
          <w:p w:rsidR="00030231" w:rsidRDefault="00030231" w:rsidP="007D7D7F">
            <w:r>
              <w:t>2248.97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262</w:t>
            </w:r>
          </w:p>
        </w:tc>
        <w:tc>
          <w:tcPr>
            <w:tcW w:w="1914" w:type="dxa"/>
          </w:tcPr>
          <w:p w:rsidR="00030231" w:rsidRDefault="00030231" w:rsidP="007D7D7F">
            <w:r>
              <w:t>299° 40'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11.73</w:t>
            </w:r>
          </w:p>
        </w:tc>
        <w:tc>
          <w:tcPr>
            <w:tcW w:w="1914" w:type="dxa"/>
          </w:tcPr>
          <w:p w:rsidR="00030231" w:rsidRDefault="00030231" w:rsidP="007D7D7F">
            <w:r>
              <w:t>2230.78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263</w:t>
            </w:r>
          </w:p>
        </w:tc>
        <w:tc>
          <w:tcPr>
            <w:tcW w:w="1914" w:type="dxa"/>
          </w:tcPr>
          <w:p w:rsidR="00030231" w:rsidRDefault="00030231" w:rsidP="007D7D7F">
            <w:r>
              <w:t>306° 14' 46''</w:t>
            </w:r>
          </w:p>
        </w:tc>
        <w:tc>
          <w:tcPr>
            <w:tcW w:w="1914" w:type="dxa"/>
          </w:tcPr>
          <w:p w:rsidR="00030231" w:rsidRDefault="00030231" w:rsidP="007D7D7F">
            <w:r>
              <w:t>9.12</w:t>
            </w:r>
          </w:p>
        </w:tc>
        <w:tc>
          <w:tcPr>
            <w:tcW w:w="1914" w:type="dxa"/>
          </w:tcPr>
          <w:p w:rsidR="00030231" w:rsidRDefault="00030231" w:rsidP="007D7D7F">
            <w:r>
              <w:t>2236.58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-5308.72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264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2241.98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265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266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267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268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269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2242.2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270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2242.2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271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272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273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274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2242.05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275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2241.98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276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2241.89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277</w:t>
            </w:r>
          </w:p>
        </w:tc>
        <w:tc>
          <w:tcPr>
            <w:tcW w:w="1914" w:type="dxa"/>
          </w:tcPr>
          <w:p w:rsidR="00030231" w:rsidRDefault="00030231" w:rsidP="007D7D7F">
            <w:r>
              <w:t>213° 32'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22.83</w:t>
            </w:r>
          </w:p>
        </w:tc>
        <w:tc>
          <w:tcPr>
            <w:tcW w:w="1914" w:type="dxa"/>
          </w:tcPr>
          <w:p w:rsidR="00030231" w:rsidRDefault="00030231" w:rsidP="007D7D7F">
            <w:r>
              <w:t>2241.79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278</w:t>
            </w:r>
          </w:p>
        </w:tc>
        <w:tc>
          <w:tcPr>
            <w:tcW w:w="1914" w:type="dxa"/>
          </w:tcPr>
          <w:p w:rsidR="00030231" w:rsidRDefault="00030231" w:rsidP="007D7D7F">
            <w:r>
              <w:t>306° 42'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171.78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-5330.14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279</w:t>
            </w:r>
          </w:p>
        </w:tc>
        <w:tc>
          <w:tcPr>
            <w:tcW w:w="1914" w:type="dxa"/>
          </w:tcPr>
          <w:p w:rsidR="00030231" w:rsidRDefault="00030231" w:rsidP="007D7D7F">
            <w:r>
              <w:t>308° 31'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91.49</w:t>
            </w:r>
          </w:p>
        </w:tc>
        <w:tc>
          <w:tcPr>
            <w:tcW w:w="1914" w:type="dxa"/>
          </w:tcPr>
          <w:p w:rsidR="00030231" w:rsidRDefault="00030231" w:rsidP="007D7D7F">
            <w:r>
              <w:t>2325.44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-5467.85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280</w:t>
            </w:r>
          </w:p>
        </w:tc>
        <w:tc>
          <w:tcPr>
            <w:tcW w:w="1914" w:type="dxa"/>
          </w:tcPr>
          <w:p w:rsidR="00030231" w:rsidRDefault="00030231" w:rsidP="007D7D7F">
            <w:r>
              <w:t>308° 31'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8.21</w:t>
            </w:r>
          </w:p>
        </w:tc>
        <w:tc>
          <w:tcPr>
            <w:tcW w:w="1914" w:type="dxa"/>
          </w:tcPr>
          <w:p w:rsidR="00030231" w:rsidRDefault="00030231" w:rsidP="007D7D7F">
            <w:r>
              <w:t>2382.42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-5539.44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281</w:t>
            </w:r>
          </w:p>
        </w:tc>
        <w:tc>
          <w:tcPr>
            <w:tcW w:w="1914" w:type="dxa"/>
          </w:tcPr>
          <w:p w:rsidR="00030231" w:rsidRDefault="00030231" w:rsidP="007D7D7F">
            <w:r>
              <w:t>318° 26'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9.33</w:t>
            </w:r>
          </w:p>
        </w:tc>
        <w:tc>
          <w:tcPr>
            <w:tcW w:w="1914" w:type="dxa"/>
          </w:tcPr>
          <w:p w:rsidR="00030231" w:rsidRDefault="00030231" w:rsidP="007D7D7F">
            <w:r>
              <w:t>2387.53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-5545.86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282</w:t>
            </w:r>
          </w:p>
        </w:tc>
        <w:tc>
          <w:tcPr>
            <w:tcW w:w="1914" w:type="dxa"/>
          </w:tcPr>
          <w:p w:rsidR="00030231" w:rsidRDefault="00030231" w:rsidP="007D7D7F">
            <w:r>
              <w:t>329° 26'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7.98</w:t>
            </w:r>
          </w:p>
        </w:tc>
        <w:tc>
          <w:tcPr>
            <w:tcW w:w="1914" w:type="dxa"/>
          </w:tcPr>
          <w:p w:rsidR="00030231" w:rsidRDefault="00030231" w:rsidP="007D7D7F">
            <w:r>
              <w:t>2394.51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-5552.05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283</w:t>
            </w:r>
          </w:p>
        </w:tc>
        <w:tc>
          <w:tcPr>
            <w:tcW w:w="1914" w:type="dxa"/>
          </w:tcPr>
          <w:p w:rsidR="00030231" w:rsidRDefault="00030231" w:rsidP="007D7D7F">
            <w:r>
              <w:t>339° 16'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7.47</w:t>
            </w:r>
          </w:p>
        </w:tc>
        <w:tc>
          <w:tcPr>
            <w:tcW w:w="1914" w:type="dxa"/>
          </w:tcPr>
          <w:p w:rsidR="00030231" w:rsidRDefault="00030231" w:rsidP="007D7D7F">
            <w:r>
              <w:t>2401.38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-5556.1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284</w:t>
            </w:r>
          </w:p>
        </w:tc>
        <w:tc>
          <w:tcPr>
            <w:tcW w:w="1914" w:type="dxa"/>
          </w:tcPr>
          <w:p w:rsidR="00030231" w:rsidRDefault="00030231" w:rsidP="007D7D7F">
            <w:r>
              <w:t>350° 37'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10.4</w:t>
            </w:r>
          </w:p>
        </w:tc>
        <w:tc>
          <w:tcPr>
            <w:tcW w:w="1914" w:type="dxa"/>
          </w:tcPr>
          <w:p w:rsidR="00030231" w:rsidRDefault="00030231" w:rsidP="007D7D7F">
            <w:r>
              <w:t>2408.37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-5558.75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285</w:t>
            </w:r>
          </w:p>
        </w:tc>
        <w:tc>
          <w:tcPr>
            <w:tcW w:w="1914" w:type="dxa"/>
          </w:tcPr>
          <w:p w:rsidR="00030231" w:rsidRDefault="00030231" w:rsidP="007D7D7F">
            <w:r>
              <w:t>0° 41'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5.43</w:t>
            </w:r>
          </w:p>
        </w:tc>
        <w:tc>
          <w:tcPr>
            <w:tcW w:w="1914" w:type="dxa"/>
          </w:tcPr>
          <w:p w:rsidR="00030231" w:rsidRDefault="00030231" w:rsidP="007D7D7F">
            <w:r>
              <w:t>2418.63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-5560.44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286</w:t>
            </w:r>
          </w:p>
        </w:tc>
        <w:tc>
          <w:tcPr>
            <w:tcW w:w="1914" w:type="dxa"/>
          </w:tcPr>
          <w:p w:rsidR="00030231" w:rsidRDefault="00030231" w:rsidP="007D7D7F">
            <w:r>
              <w:t>8° 6'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6.24</w:t>
            </w:r>
          </w:p>
        </w:tc>
        <w:tc>
          <w:tcPr>
            <w:tcW w:w="1914" w:type="dxa"/>
          </w:tcPr>
          <w:p w:rsidR="00030231" w:rsidRDefault="00030231" w:rsidP="007D7D7F">
            <w:r>
              <w:t>2424.06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-5560.38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287</w:t>
            </w:r>
          </w:p>
        </w:tc>
        <w:tc>
          <w:tcPr>
            <w:tcW w:w="1914" w:type="dxa"/>
          </w:tcPr>
          <w:p w:rsidR="00030231" w:rsidRDefault="00030231" w:rsidP="007D7D7F">
            <w:r>
              <w:t>15° 57'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6.12</w:t>
            </w:r>
          </w:p>
        </w:tc>
        <w:tc>
          <w:tcPr>
            <w:tcW w:w="1914" w:type="dxa"/>
          </w:tcPr>
          <w:p w:rsidR="00030231" w:rsidRDefault="00030231" w:rsidP="007D7D7F">
            <w:r>
              <w:t>2430.24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-5559.5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21'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8.65</w:t>
            </w:r>
          </w:p>
        </w:tc>
        <w:tc>
          <w:tcPr>
            <w:tcW w:w="1914" w:type="dxa"/>
          </w:tcPr>
          <w:p w:rsidR="00030231" w:rsidRDefault="00030231" w:rsidP="007D7D7F">
            <w:r>
              <w:t>2436.13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-5557.81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289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53'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8.02</w:t>
            </w:r>
          </w:p>
        </w:tc>
        <w:tc>
          <w:tcPr>
            <w:tcW w:w="1914" w:type="dxa"/>
          </w:tcPr>
          <w:p w:rsidR="00030231" w:rsidRDefault="00030231" w:rsidP="007D7D7F">
            <w:r>
              <w:t>2443.94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-5554.11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2450.9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299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300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301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302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2451.8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304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305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-5549.91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306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2452.01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308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2452.02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309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2452.01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310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311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312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2451.8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314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-5550.95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315</w:t>
            </w:r>
          </w:p>
        </w:tc>
        <w:tc>
          <w:tcPr>
            <w:tcW w:w="1914" w:type="dxa"/>
          </w:tcPr>
          <w:p w:rsidR="00030231" w:rsidRDefault="00030231" w:rsidP="007D7D7F">
            <w:r>
              <w:t>215° 53'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8.1</w:t>
            </w:r>
          </w:p>
        </w:tc>
        <w:tc>
          <w:tcPr>
            <w:tcW w:w="1914" w:type="dxa"/>
          </w:tcPr>
          <w:p w:rsidR="00030231" w:rsidRDefault="00030231" w:rsidP="007D7D7F">
            <w:r>
              <w:t>2451.61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-5551.03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316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2445.05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-5555.78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317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21'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8.84</w:t>
            </w:r>
          </w:p>
        </w:tc>
        <w:tc>
          <w:tcPr>
            <w:tcW w:w="1914" w:type="dxa"/>
          </w:tcPr>
          <w:p w:rsidR="00030231" w:rsidRDefault="00030231" w:rsidP="007D7D7F">
            <w:r>
              <w:t>2444.94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-5555.84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318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2436.96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-5559.63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319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2436.84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-5559.68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320</w:t>
            </w:r>
          </w:p>
        </w:tc>
        <w:tc>
          <w:tcPr>
            <w:tcW w:w="1914" w:type="dxa"/>
          </w:tcPr>
          <w:p w:rsidR="00030231" w:rsidRDefault="00030231" w:rsidP="007D7D7F">
            <w:r>
              <w:t>195° 57'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6.27</w:t>
            </w:r>
          </w:p>
        </w:tc>
        <w:tc>
          <w:tcPr>
            <w:tcW w:w="1914" w:type="dxa"/>
          </w:tcPr>
          <w:p w:rsidR="00030231" w:rsidRDefault="00030231" w:rsidP="007D7D7F">
            <w:r>
              <w:t>2436.72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-5559.72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321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2430.7</w:t>
            </w:r>
          </w:p>
        </w:tc>
        <w:tc>
          <w:tcPr>
            <w:tcW w:w="1915" w:type="dxa"/>
          </w:tcPr>
          <w:p w:rsidR="00030231" w:rsidRDefault="00030231" w:rsidP="007D7D7F">
            <w:r>
              <w:t>-5561.45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322</w:t>
            </w:r>
          </w:p>
        </w:tc>
        <w:tc>
          <w:tcPr>
            <w:tcW w:w="1914" w:type="dxa"/>
          </w:tcPr>
          <w:p w:rsidR="00030231" w:rsidRDefault="00030231" w:rsidP="007D7D7F">
            <w:r>
              <w:t>188° 6'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6.37</w:t>
            </w:r>
          </w:p>
        </w:tc>
        <w:tc>
          <w:tcPr>
            <w:tcW w:w="1914" w:type="dxa"/>
          </w:tcPr>
          <w:p w:rsidR="00030231" w:rsidRDefault="00030231" w:rsidP="007D7D7F">
            <w:r>
              <w:t>2430.57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-5561.47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323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2424.26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-5562.37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324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41'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5.58</w:t>
            </w:r>
          </w:p>
        </w:tc>
        <w:tc>
          <w:tcPr>
            <w:tcW w:w="1914" w:type="dxa"/>
          </w:tcPr>
          <w:p w:rsidR="00030231" w:rsidRDefault="00030231" w:rsidP="007D7D7F">
            <w:r>
              <w:t>2424.14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-5562.38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2418.56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-5562.44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326</w:t>
            </w:r>
          </w:p>
        </w:tc>
        <w:tc>
          <w:tcPr>
            <w:tcW w:w="1914" w:type="dxa"/>
          </w:tcPr>
          <w:p w:rsidR="00030231" w:rsidRDefault="00030231" w:rsidP="007D7D7F">
            <w:r>
              <w:t>170° 37'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10.6</w:t>
            </w:r>
          </w:p>
        </w:tc>
        <w:tc>
          <w:tcPr>
            <w:tcW w:w="1914" w:type="dxa"/>
          </w:tcPr>
          <w:p w:rsidR="00030231" w:rsidRDefault="00030231" w:rsidP="007D7D7F">
            <w:r>
              <w:t>2418.44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-5562.44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327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2407.98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-5560.71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328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2407.86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-5560.69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329</w:t>
            </w:r>
          </w:p>
        </w:tc>
        <w:tc>
          <w:tcPr>
            <w:tcW w:w="1914" w:type="dxa"/>
          </w:tcPr>
          <w:p w:rsidR="00030231" w:rsidRDefault="00030231" w:rsidP="007D7D7F">
            <w:r>
              <w:t>159° 16'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7.65</w:t>
            </w:r>
          </w:p>
        </w:tc>
        <w:tc>
          <w:tcPr>
            <w:tcW w:w="1914" w:type="dxa"/>
          </w:tcPr>
          <w:p w:rsidR="00030231" w:rsidRDefault="00030231" w:rsidP="007D7D7F">
            <w:r>
              <w:t>2407.74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-5560.65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330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2400.58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-5557.94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331</w:t>
            </w:r>
          </w:p>
        </w:tc>
        <w:tc>
          <w:tcPr>
            <w:tcW w:w="1914" w:type="dxa"/>
          </w:tcPr>
          <w:p w:rsidR="00030231" w:rsidRDefault="00030231" w:rsidP="007D7D7F">
            <w:r>
              <w:t>149° 26' 31''</w:t>
            </w:r>
          </w:p>
        </w:tc>
        <w:tc>
          <w:tcPr>
            <w:tcW w:w="1914" w:type="dxa"/>
          </w:tcPr>
          <w:p w:rsidR="00030231" w:rsidRDefault="00030231" w:rsidP="007D7D7F">
            <w:r>
              <w:t>8.16</w:t>
            </w:r>
          </w:p>
        </w:tc>
        <w:tc>
          <w:tcPr>
            <w:tcW w:w="1914" w:type="dxa"/>
          </w:tcPr>
          <w:p w:rsidR="00030231" w:rsidRDefault="00030231" w:rsidP="007D7D7F">
            <w:r>
              <w:t>2400.47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-5557.88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2393.44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-5553.74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2393.33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-5553.67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334</w:t>
            </w:r>
          </w:p>
        </w:tc>
        <w:tc>
          <w:tcPr>
            <w:tcW w:w="1914" w:type="dxa"/>
          </w:tcPr>
          <w:p w:rsidR="00030231" w:rsidRDefault="00030231" w:rsidP="007D7D7F">
            <w:r>
              <w:t>138° 26'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9.51</w:t>
            </w:r>
          </w:p>
        </w:tc>
        <w:tc>
          <w:tcPr>
            <w:tcW w:w="1914" w:type="dxa"/>
          </w:tcPr>
          <w:p w:rsidR="00030231" w:rsidRDefault="00030231" w:rsidP="007D7D7F">
            <w:r>
              <w:t>2393.23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-5553.59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335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2386.11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-5547.28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336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31'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8.27</w:t>
            </w:r>
          </w:p>
        </w:tc>
        <w:tc>
          <w:tcPr>
            <w:tcW w:w="1914" w:type="dxa"/>
          </w:tcPr>
          <w:p w:rsidR="00030231" w:rsidRDefault="00030231" w:rsidP="007D7D7F">
            <w:r>
              <w:t>2386.03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-5547.19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337</w:t>
            </w:r>
          </w:p>
        </w:tc>
        <w:tc>
          <w:tcPr>
            <w:tcW w:w="1914" w:type="dxa"/>
          </w:tcPr>
          <w:p w:rsidR="00030231" w:rsidRDefault="00030231" w:rsidP="007D7D7F">
            <w:r>
              <w:t>128° 31'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91.49</w:t>
            </w:r>
          </w:p>
        </w:tc>
        <w:tc>
          <w:tcPr>
            <w:tcW w:w="1914" w:type="dxa"/>
          </w:tcPr>
          <w:p w:rsidR="00030231" w:rsidRDefault="00030231" w:rsidP="007D7D7F">
            <w:r>
              <w:t>2380.88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-5540.71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338</w:t>
            </w:r>
          </w:p>
        </w:tc>
        <w:tc>
          <w:tcPr>
            <w:tcW w:w="1914" w:type="dxa"/>
          </w:tcPr>
          <w:p w:rsidR="00030231" w:rsidRDefault="00030231" w:rsidP="007D7D7F">
            <w:r>
              <w:t>126° 42'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172.88</w:t>
            </w:r>
          </w:p>
        </w:tc>
        <w:tc>
          <w:tcPr>
            <w:tcW w:w="1914" w:type="dxa"/>
          </w:tcPr>
          <w:p w:rsidR="00030231" w:rsidRDefault="00030231" w:rsidP="007D7D7F">
            <w:r>
              <w:t>2323.9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-5469.13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339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2220.56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-5330.53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340</w:t>
            </w:r>
          </w:p>
        </w:tc>
        <w:tc>
          <w:tcPr>
            <w:tcW w:w="1914" w:type="dxa"/>
          </w:tcPr>
          <w:p w:rsidR="00030231" w:rsidRDefault="00030231" w:rsidP="007D7D7F">
            <w:r>
              <w:t>120° 37'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13.71</w:t>
            </w:r>
          </w:p>
        </w:tc>
        <w:tc>
          <w:tcPr>
            <w:tcW w:w="1914" w:type="dxa"/>
          </w:tcPr>
          <w:p w:rsidR="00030231" w:rsidRDefault="00030231" w:rsidP="007D7D7F">
            <w:r>
              <w:t>2220.49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-5330.43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341</w:t>
            </w:r>
          </w:p>
        </w:tc>
        <w:tc>
          <w:tcPr>
            <w:tcW w:w="1914" w:type="dxa"/>
          </w:tcPr>
          <w:p w:rsidR="00030231" w:rsidRDefault="00030231" w:rsidP="007D7D7F">
            <w:r>
              <w:t>120° 37'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55.45</w:t>
            </w:r>
          </w:p>
        </w:tc>
        <w:tc>
          <w:tcPr>
            <w:tcW w:w="1914" w:type="dxa"/>
          </w:tcPr>
          <w:p w:rsidR="00030231" w:rsidRDefault="00030231" w:rsidP="007D7D7F">
            <w:r>
              <w:t>2213.5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-5318.63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342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2185.25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-5270.91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343</w:t>
            </w:r>
          </w:p>
        </w:tc>
        <w:tc>
          <w:tcPr>
            <w:tcW w:w="1914" w:type="dxa"/>
          </w:tcPr>
          <w:p w:rsidR="00030231" w:rsidRDefault="00030231" w:rsidP="007D7D7F">
            <w:r>
              <w:t>114° 1'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47.37</w:t>
            </w:r>
          </w:p>
        </w:tc>
        <w:tc>
          <w:tcPr>
            <w:tcW w:w="1914" w:type="dxa"/>
          </w:tcPr>
          <w:p w:rsidR="00030231" w:rsidRDefault="00030231" w:rsidP="007D7D7F">
            <w:r>
              <w:t>2185.19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-5270.8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344</w:t>
            </w:r>
          </w:p>
        </w:tc>
        <w:tc>
          <w:tcPr>
            <w:tcW w:w="1914" w:type="dxa"/>
          </w:tcPr>
          <w:p w:rsidR="00030231" w:rsidRDefault="00030231" w:rsidP="007D7D7F">
            <w:r>
              <w:t>113° 31'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15.44</w:t>
            </w:r>
          </w:p>
        </w:tc>
        <w:tc>
          <w:tcPr>
            <w:tcW w:w="1914" w:type="dxa"/>
          </w:tcPr>
          <w:p w:rsidR="00030231" w:rsidRDefault="00030231" w:rsidP="007D7D7F">
            <w:r>
              <w:t>2165.9</w:t>
            </w:r>
          </w:p>
        </w:tc>
        <w:tc>
          <w:tcPr>
            <w:tcW w:w="1915" w:type="dxa"/>
          </w:tcPr>
          <w:p w:rsidR="00030231" w:rsidRDefault="00030231" w:rsidP="007D7D7F">
            <w:r>
              <w:t>-5227.54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2159.74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2159.69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347</w:t>
            </w:r>
          </w:p>
        </w:tc>
        <w:tc>
          <w:tcPr>
            <w:tcW w:w="1914" w:type="dxa"/>
          </w:tcPr>
          <w:p w:rsidR="00030231" w:rsidRDefault="00030231" w:rsidP="007D7D7F">
            <w:r>
              <w:t>103°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13.25</w:t>
            </w:r>
          </w:p>
        </w:tc>
        <w:tc>
          <w:tcPr>
            <w:tcW w:w="1914" w:type="dxa"/>
          </w:tcPr>
          <w:p w:rsidR="00030231" w:rsidRDefault="00030231" w:rsidP="007D7D7F">
            <w:r>
              <w:t>2159.66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-5213.14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348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2156.64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349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4'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12.11</w:t>
            </w:r>
          </w:p>
        </w:tc>
        <w:tc>
          <w:tcPr>
            <w:tcW w:w="1914" w:type="dxa"/>
          </w:tcPr>
          <w:p w:rsidR="00030231" w:rsidRDefault="00030231" w:rsidP="007D7D7F">
            <w:r>
              <w:t>2156.62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2156.61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-5188.01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2156.61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2156.62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353</w:t>
            </w:r>
          </w:p>
        </w:tc>
        <w:tc>
          <w:tcPr>
            <w:tcW w:w="1914" w:type="dxa"/>
          </w:tcPr>
          <w:p w:rsidR="00030231" w:rsidRDefault="00030231" w:rsidP="007D7D7F">
            <w:r>
              <w:t>72° 11'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22.38</w:t>
            </w:r>
          </w:p>
        </w:tc>
        <w:tc>
          <w:tcPr>
            <w:tcW w:w="1914" w:type="dxa"/>
          </w:tcPr>
          <w:p w:rsidR="00030231" w:rsidRDefault="00030231" w:rsidP="007D7D7F">
            <w:r>
              <w:t>2156.65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2163.5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-5166.33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2163.54</w:t>
            </w:r>
          </w:p>
        </w:tc>
        <w:tc>
          <w:tcPr>
            <w:tcW w:w="1915" w:type="dxa"/>
          </w:tcPr>
          <w:p w:rsidR="00030231" w:rsidRDefault="00030231" w:rsidP="007D7D7F">
            <w:r>
              <w:t>-5166.21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35'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11.54</w:t>
            </w:r>
          </w:p>
        </w:tc>
        <w:tc>
          <w:tcPr>
            <w:tcW w:w="1914" w:type="dxa"/>
          </w:tcPr>
          <w:p w:rsidR="00030231" w:rsidRDefault="00030231" w:rsidP="007D7D7F">
            <w:r>
              <w:t>2163.6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-5166.1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2170.89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369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370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371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372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374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375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-5156.92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376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378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379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380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381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2172.04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382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35'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11.44</w:t>
            </w:r>
          </w:p>
        </w:tc>
        <w:tc>
          <w:tcPr>
            <w:tcW w:w="1914" w:type="dxa"/>
          </w:tcPr>
          <w:p w:rsidR="00030231" w:rsidRDefault="00030231" w:rsidP="007D7D7F">
            <w:r>
              <w:t>2171.98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-5157.77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383</w:t>
            </w:r>
          </w:p>
        </w:tc>
        <w:tc>
          <w:tcPr>
            <w:tcW w:w="1914" w:type="dxa"/>
          </w:tcPr>
          <w:p w:rsidR="00030231" w:rsidRDefault="00030231" w:rsidP="007D7D7F">
            <w:r>
              <w:t>252° 11'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22.08</w:t>
            </w:r>
          </w:p>
        </w:tc>
        <w:tc>
          <w:tcPr>
            <w:tcW w:w="1914" w:type="dxa"/>
          </w:tcPr>
          <w:p w:rsidR="00030231" w:rsidRDefault="00030231" w:rsidP="007D7D7F">
            <w:r>
              <w:t>2165.36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-5167.09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4'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11.83</w:t>
            </w:r>
          </w:p>
        </w:tc>
        <w:tc>
          <w:tcPr>
            <w:tcW w:w="1914" w:type="dxa"/>
          </w:tcPr>
          <w:p w:rsidR="00030231" w:rsidRDefault="00030231" w:rsidP="007D7D7F">
            <w:r>
              <w:t>2158.6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-5188.11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385</w:t>
            </w:r>
          </w:p>
        </w:tc>
        <w:tc>
          <w:tcPr>
            <w:tcW w:w="1914" w:type="dxa"/>
          </w:tcPr>
          <w:p w:rsidR="00030231" w:rsidRDefault="00030231" w:rsidP="007D7D7F">
            <w:r>
              <w:t>283°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13.04</w:t>
            </w:r>
          </w:p>
        </w:tc>
        <w:tc>
          <w:tcPr>
            <w:tcW w:w="1914" w:type="dxa"/>
          </w:tcPr>
          <w:p w:rsidR="00030231" w:rsidRDefault="00030231" w:rsidP="007D7D7F">
            <w:r>
              <w:t>2158.62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386</w:t>
            </w:r>
          </w:p>
        </w:tc>
        <w:tc>
          <w:tcPr>
            <w:tcW w:w="1914" w:type="dxa"/>
          </w:tcPr>
          <w:p w:rsidR="00030231" w:rsidRDefault="00030231" w:rsidP="007D7D7F">
            <w:r>
              <w:t>293° 31'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15.33</w:t>
            </w:r>
          </w:p>
        </w:tc>
        <w:tc>
          <w:tcPr>
            <w:tcW w:w="1914" w:type="dxa"/>
          </w:tcPr>
          <w:p w:rsidR="00030231" w:rsidRDefault="00030231" w:rsidP="007D7D7F">
            <w:r>
              <w:t>2161.6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387</w:t>
            </w:r>
          </w:p>
        </w:tc>
        <w:tc>
          <w:tcPr>
            <w:tcW w:w="1914" w:type="dxa"/>
          </w:tcPr>
          <w:p w:rsidR="00030231" w:rsidRDefault="00030231" w:rsidP="007D7D7F">
            <w:r>
              <w:t>294° 1'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47.34</w:t>
            </w:r>
          </w:p>
        </w:tc>
        <w:tc>
          <w:tcPr>
            <w:tcW w:w="1914" w:type="dxa"/>
          </w:tcPr>
          <w:p w:rsidR="00030231" w:rsidRDefault="00030231" w:rsidP="007D7D7F">
            <w:r>
              <w:t>2167.71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-5226.68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388</w:t>
            </w:r>
          </w:p>
        </w:tc>
        <w:tc>
          <w:tcPr>
            <w:tcW w:w="1914" w:type="dxa"/>
          </w:tcPr>
          <w:p w:rsidR="00030231" w:rsidRDefault="00030231" w:rsidP="007D7D7F">
            <w:r>
              <w:t>300° 37'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55.36</w:t>
            </w:r>
          </w:p>
        </w:tc>
        <w:tc>
          <w:tcPr>
            <w:tcW w:w="1914" w:type="dxa"/>
          </w:tcPr>
          <w:p w:rsidR="00030231" w:rsidRDefault="00030231" w:rsidP="007D7D7F">
            <w:r>
              <w:t>2186.98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-5269.92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389</w:t>
            </w:r>
          </w:p>
        </w:tc>
        <w:tc>
          <w:tcPr>
            <w:tcW w:w="1914" w:type="dxa"/>
          </w:tcPr>
          <w:p w:rsidR="00030231" w:rsidRDefault="00030231" w:rsidP="007D7D7F">
            <w:r>
              <w:t>300° 37'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12.69</w:t>
            </w:r>
          </w:p>
        </w:tc>
        <w:tc>
          <w:tcPr>
            <w:tcW w:w="1914" w:type="dxa"/>
          </w:tcPr>
          <w:p w:rsidR="00030231" w:rsidRDefault="00030231" w:rsidP="007D7D7F">
            <w:r>
              <w:t>2215.19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-5317.55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390</w:t>
            </w:r>
          </w:p>
        </w:tc>
        <w:tc>
          <w:tcPr>
            <w:tcW w:w="1914" w:type="dxa"/>
          </w:tcPr>
          <w:p w:rsidR="00030231" w:rsidRDefault="00030231" w:rsidP="007D7D7F">
            <w:r>
              <w:t>33° 32'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21.75</w:t>
            </w:r>
          </w:p>
        </w:tc>
        <w:tc>
          <w:tcPr>
            <w:tcW w:w="1914" w:type="dxa"/>
          </w:tcPr>
          <w:p w:rsidR="00030231" w:rsidRDefault="00030231" w:rsidP="007D7D7F">
            <w:r>
              <w:t>2221.66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-5328.48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391</w:t>
            </w:r>
          </w:p>
        </w:tc>
        <w:tc>
          <w:tcPr>
            <w:tcW w:w="1914" w:type="dxa"/>
          </w:tcPr>
          <w:p w:rsidR="00030231" w:rsidRDefault="00030231" w:rsidP="007D7D7F">
            <w:r>
              <w:t>126° 14' 46''</w:t>
            </w:r>
          </w:p>
        </w:tc>
        <w:tc>
          <w:tcPr>
            <w:tcW w:w="1914" w:type="dxa"/>
          </w:tcPr>
          <w:p w:rsidR="00030231" w:rsidRDefault="00030231" w:rsidP="007D7D7F">
            <w:r>
              <w:t>8.14</w:t>
            </w:r>
          </w:p>
        </w:tc>
        <w:tc>
          <w:tcPr>
            <w:tcW w:w="1914" w:type="dxa"/>
          </w:tcPr>
          <w:p w:rsidR="00030231" w:rsidRDefault="00030231" w:rsidP="007D7D7F">
            <w:r>
              <w:t>2239.78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-5316.46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392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2234.97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-5309.9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393</w:t>
            </w:r>
          </w:p>
        </w:tc>
        <w:tc>
          <w:tcPr>
            <w:tcW w:w="1914" w:type="dxa"/>
          </w:tcPr>
          <w:p w:rsidR="00030231" w:rsidRDefault="00030231" w:rsidP="007D7D7F">
            <w:r>
              <w:t>119° 40'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12.69</w:t>
            </w:r>
          </w:p>
        </w:tc>
        <w:tc>
          <w:tcPr>
            <w:tcW w:w="1914" w:type="dxa"/>
          </w:tcPr>
          <w:p w:rsidR="00030231" w:rsidRDefault="00030231" w:rsidP="007D7D7F">
            <w:r>
              <w:t>2234.9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-5309.8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394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395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396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397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-5298.04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-5297.92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-5297.81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-5297.7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-5297.59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405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-5297.5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406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10'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74.59</w:t>
            </w:r>
          </w:p>
        </w:tc>
        <w:tc>
          <w:tcPr>
            <w:tcW w:w="1914" w:type="dxa"/>
          </w:tcPr>
          <w:p w:rsidR="00030231" w:rsidRDefault="00030231" w:rsidP="007D7D7F">
            <w:r>
              <w:t>2228.87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-5297.42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407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54'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20.17</w:t>
            </w:r>
          </w:p>
        </w:tc>
        <w:tc>
          <w:tcPr>
            <w:tcW w:w="1914" w:type="dxa"/>
          </w:tcPr>
          <w:p w:rsidR="00030231" w:rsidRDefault="00030231" w:rsidP="007D7D7F">
            <w:r>
              <w:t>2289.84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-5254.46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408</w:t>
            </w:r>
          </w:p>
        </w:tc>
        <w:tc>
          <w:tcPr>
            <w:tcW w:w="1914" w:type="dxa"/>
          </w:tcPr>
          <w:p w:rsidR="00030231" w:rsidRDefault="00030231" w:rsidP="007D7D7F">
            <w:r>
              <w:t>185° 47'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8.58</w:t>
            </w:r>
          </w:p>
        </w:tc>
        <w:tc>
          <w:tcPr>
            <w:tcW w:w="1914" w:type="dxa"/>
          </w:tcPr>
          <w:p w:rsidR="00030231" w:rsidRDefault="00030231" w:rsidP="007D7D7F">
            <w:r>
              <w:t>2278.29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-5237.92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409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410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411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412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413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414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415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2269.04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416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2268.95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417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2268.86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418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7'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95.04</w:t>
            </w:r>
          </w:p>
        </w:tc>
        <w:tc>
          <w:tcPr>
            <w:tcW w:w="1914" w:type="dxa"/>
          </w:tcPr>
          <w:p w:rsidR="00030231" w:rsidRDefault="00030231" w:rsidP="007D7D7F">
            <w:r>
              <w:t>2268.79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-5238.33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419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2214.12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420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2214.06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421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2214.01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422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2213.98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2213.96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-5160.12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424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2213.96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-5159.99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425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2213.98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-5159.87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426</w:t>
            </w:r>
          </w:p>
        </w:tc>
        <w:tc>
          <w:tcPr>
            <w:tcW w:w="1914" w:type="dxa"/>
          </w:tcPr>
          <w:p w:rsidR="00030231" w:rsidRDefault="00030231" w:rsidP="007D7D7F">
            <w:r>
              <w:t>71° 48' 21''</w:t>
            </w:r>
          </w:p>
        </w:tc>
        <w:tc>
          <w:tcPr>
            <w:tcW w:w="1914" w:type="dxa"/>
          </w:tcPr>
          <w:p w:rsidR="00030231" w:rsidRDefault="00030231" w:rsidP="007D7D7F">
            <w:r>
              <w:t>8.43</w:t>
            </w:r>
          </w:p>
        </w:tc>
        <w:tc>
          <w:tcPr>
            <w:tcW w:w="1914" w:type="dxa"/>
          </w:tcPr>
          <w:p w:rsidR="00030231" w:rsidRDefault="00030231" w:rsidP="007D7D7F">
            <w:r>
              <w:t>2214.01</w:t>
            </w:r>
          </w:p>
        </w:tc>
        <w:tc>
          <w:tcPr>
            <w:tcW w:w="1915" w:type="dxa"/>
          </w:tcPr>
          <w:p w:rsidR="00030231" w:rsidRDefault="00030231" w:rsidP="007D7D7F">
            <w:r>
              <w:t>-5159.75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427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54' 26''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11.04</w:t>
            </w:r>
          </w:p>
        </w:tc>
        <w:tc>
          <w:tcPr>
            <w:tcW w:w="1914" w:type="dxa"/>
          </w:tcPr>
          <w:p w:rsidR="00030231" w:rsidRDefault="00030231" w:rsidP="007D7D7F">
            <w:r>
              <w:t>2216.64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-5151.73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428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429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430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431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432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433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-5142.08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434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435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436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2210.4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441</w:t>
            </w:r>
          </w:p>
        </w:tc>
        <w:tc>
          <w:tcPr>
            <w:tcW w:w="1914" w:type="dxa"/>
          </w:tcPr>
          <w:p w:rsidR="00030231" w:rsidRDefault="00030231" w:rsidP="007D7D7F">
            <w:r>
              <w:t>27° 21'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17.23</w:t>
            </w:r>
          </w:p>
        </w:tc>
        <w:tc>
          <w:tcPr>
            <w:tcW w:w="1914" w:type="dxa"/>
          </w:tcPr>
          <w:p w:rsidR="00030231" w:rsidRDefault="00030231" w:rsidP="007D7D7F">
            <w:r>
              <w:t>2210.69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-5141.27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442</w:t>
            </w:r>
          </w:p>
        </w:tc>
        <w:tc>
          <w:tcPr>
            <w:tcW w:w="1914" w:type="dxa"/>
          </w:tcPr>
          <w:p w:rsidR="00030231" w:rsidRDefault="00030231" w:rsidP="007D7D7F">
            <w:r>
              <w:t>119° 59'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7.45</w:t>
            </w:r>
          </w:p>
        </w:tc>
        <w:tc>
          <w:tcPr>
            <w:tcW w:w="1914" w:type="dxa"/>
          </w:tcPr>
          <w:p w:rsidR="00030231" w:rsidRDefault="00030231" w:rsidP="007D7D7F">
            <w:r>
              <w:t>2225.99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443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444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445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446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448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449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450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-5126.05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451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452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453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454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455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456</w:t>
            </w:r>
          </w:p>
        </w:tc>
        <w:tc>
          <w:tcPr>
            <w:tcW w:w="1914" w:type="dxa"/>
          </w:tcPr>
          <w:p w:rsidR="00030231" w:rsidRDefault="00030231" w:rsidP="007D7D7F">
            <w:r>
              <w:t>26° 56'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105.33</w:t>
            </w:r>
          </w:p>
        </w:tc>
        <w:tc>
          <w:tcPr>
            <w:tcW w:w="1914" w:type="dxa"/>
          </w:tcPr>
          <w:p w:rsidR="00030231" w:rsidRDefault="00030231" w:rsidP="007D7D7F">
            <w:r>
              <w:t>2222.63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457</w:t>
            </w:r>
          </w:p>
        </w:tc>
        <w:tc>
          <w:tcPr>
            <w:tcW w:w="1914" w:type="dxa"/>
          </w:tcPr>
          <w:p w:rsidR="00030231" w:rsidRDefault="00030231" w:rsidP="007D7D7F">
            <w:r>
              <w:t>41° 21'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2316.53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-5077.76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458</w:t>
            </w:r>
          </w:p>
        </w:tc>
        <w:tc>
          <w:tcPr>
            <w:tcW w:w="1914" w:type="dxa"/>
          </w:tcPr>
          <w:p w:rsidR="00030231" w:rsidRDefault="00030231" w:rsidP="007D7D7F">
            <w:r>
              <w:t>22° 6' 51''</w:t>
            </w:r>
          </w:p>
        </w:tc>
        <w:tc>
          <w:tcPr>
            <w:tcW w:w="1914" w:type="dxa"/>
          </w:tcPr>
          <w:p w:rsidR="00030231" w:rsidRDefault="00030231" w:rsidP="007D7D7F">
            <w:r>
              <w:t>0</w:t>
            </w:r>
          </w:p>
        </w:tc>
        <w:tc>
          <w:tcPr>
            <w:tcW w:w="1914" w:type="dxa"/>
          </w:tcPr>
          <w:p w:rsidR="00030231" w:rsidRDefault="00030231" w:rsidP="007D7D7F">
            <w:r>
              <w:t>2316.53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-5077.76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459</w:t>
            </w:r>
          </w:p>
        </w:tc>
        <w:tc>
          <w:tcPr>
            <w:tcW w:w="1914" w:type="dxa"/>
          </w:tcPr>
          <w:p w:rsidR="00030231" w:rsidRDefault="00030231" w:rsidP="007D7D7F">
            <w:r>
              <w:t>26° 56'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194.84</w:t>
            </w:r>
          </w:p>
        </w:tc>
        <w:tc>
          <w:tcPr>
            <w:tcW w:w="1914" w:type="dxa"/>
          </w:tcPr>
          <w:p w:rsidR="00030231" w:rsidRDefault="00030231" w:rsidP="007D7D7F">
            <w:r>
              <w:t>2316.53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-5077.76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460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461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462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2490.58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-4989.37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28.2</w:t>
            </w:r>
          </w:p>
        </w:tc>
        <w:tc>
          <w:tcPr>
            <w:tcW w:w="1914" w:type="dxa"/>
          </w:tcPr>
          <w:p w:rsidR="00030231" w:rsidRDefault="00030231" w:rsidP="007D7D7F">
            <w:r>
              <w:t>2290.98</w:t>
            </w:r>
          </w:p>
        </w:tc>
        <w:tc>
          <w:tcPr>
            <w:tcW w:w="1915" w:type="dxa"/>
          </w:tcPr>
          <w:p w:rsidR="00030231" w:rsidRDefault="00030231" w:rsidP="007D7D7F">
            <w:r>
              <w:t>-5256.1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258° 59' 25''</w:t>
            </w:r>
          </w:p>
        </w:tc>
        <w:tc>
          <w:tcPr>
            <w:tcW w:w="1914" w:type="dxa"/>
          </w:tcPr>
          <w:p w:rsidR="00030231" w:rsidRDefault="00030231" w:rsidP="007D7D7F">
            <w:r>
              <w:t>6.33</w:t>
            </w:r>
          </w:p>
        </w:tc>
        <w:tc>
          <w:tcPr>
            <w:tcW w:w="1914" w:type="dxa"/>
          </w:tcPr>
          <w:p w:rsidR="00030231" w:rsidRDefault="00030231" w:rsidP="007D7D7F">
            <w:r>
              <w:t>2307.12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-5279.22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2305.91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2305.9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2305.9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2305.91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2305.94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-5285.93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2305.99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-5286.05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2306.05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-5286.16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353° 4'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6.29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-5348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75.64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-5348.76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215° 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46.72</w:t>
            </w:r>
          </w:p>
        </w:tc>
        <w:tc>
          <w:tcPr>
            <w:tcW w:w="1914" w:type="dxa"/>
          </w:tcPr>
          <w:p w:rsidR="00030231" w:rsidRDefault="00030231" w:rsidP="007D7D7F">
            <w:r>
              <w:t>2399.57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-5410.67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53'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188.83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-5437.51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35° 10'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49.4</w:t>
            </w:r>
          </w:p>
        </w:tc>
        <w:tc>
          <w:tcPr>
            <w:tcW w:w="1914" w:type="dxa"/>
          </w:tcPr>
          <w:p w:rsidR="00030231" w:rsidRDefault="00030231" w:rsidP="007D7D7F">
            <w:r>
              <w:t>2250.61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-5284.55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2803.88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2804.86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2804.86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-4851.93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-4852.04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-4852.13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-4852.21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206° 39'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36.54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-4852.27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113.84</w:t>
            </w:r>
          </w:p>
        </w:tc>
        <w:tc>
          <w:tcPr>
            <w:tcW w:w="1914" w:type="dxa"/>
          </w:tcPr>
          <w:p w:rsidR="00030231" w:rsidRDefault="00030231" w:rsidP="007D7D7F">
            <w:r>
              <w:t>2771.71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-4868.66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0° 37'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32.35</w:t>
            </w:r>
          </w:p>
        </w:tc>
        <w:tc>
          <w:tcPr>
            <w:tcW w:w="1914" w:type="dxa"/>
          </w:tcPr>
          <w:p w:rsidR="00030231" w:rsidRDefault="00030231" w:rsidP="007D7D7F">
            <w:r>
              <w:t>2771.71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2804.74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2805.01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2805.04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2805.06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2805.06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2805.04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2805.01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2804.74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37'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33.35</w:t>
            </w:r>
          </w:p>
        </w:tc>
        <w:tc>
          <w:tcPr>
            <w:tcW w:w="1914" w:type="dxa"/>
          </w:tcPr>
          <w:p w:rsidR="00030231" w:rsidRDefault="00030231" w:rsidP="007D7D7F">
            <w:r>
              <w:t>2804.06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-4984.05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114.83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149° 43'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10.6</w:t>
            </w:r>
          </w:p>
        </w:tc>
        <w:tc>
          <w:tcPr>
            <w:tcW w:w="1914" w:type="dxa"/>
          </w:tcPr>
          <w:p w:rsidR="00030231" w:rsidRDefault="00030231" w:rsidP="007D7D7F">
            <w:r>
              <w:t>2769.71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-4868.62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206° 51'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139.71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-4863.28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237° 6'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5.15</w:t>
            </w:r>
          </w:p>
        </w:tc>
        <w:tc>
          <w:tcPr>
            <w:tcW w:w="1914" w:type="dxa"/>
          </w:tcPr>
          <w:p w:rsidR="00030231" w:rsidRDefault="00030231" w:rsidP="007D7D7F">
            <w:r>
              <w:t>2635.92</w:t>
            </w:r>
          </w:p>
        </w:tc>
        <w:tc>
          <w:tcPr>
            <w:tcW w:w="1915" w:type="dxa"/>
          </w:tcPr>
          <w:p w:rsidR="00030231" w:rsidRDefault="00030231" w:rsidP="007D7D7F">
            <w:r>
              <w:t>-4926.39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67.29</w:t>
            </w:r>
          </w:p>
        </w:tc>
        <w:tc>
          <w:tcPr>
            <w:tcW w:w="1914" w:type="dxa"/>
          </w:tcPr>
          <w:p w:rsidR="00030231" w:rsidRDefault="00030231" w:rsidP="007D7D7F">
            <w:r>
              <w:t>2633.12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80.69</w:t>
            </w:r>
          </w:p>
        </w:tc>
        <w:tc>
          <w:tcPr>
            <w:tcW w:w="1914" w:type="dxa"/>
          </w:tcPr>
          <w:p w:rsidR="00030231" w:rsidRDefault="00030231" w:rsidP="007D7D7F">
            <w:r>
              <w:t>2633.12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49.9</w:t>
            </w:r>
          </w:p>
        </w:tc>
        <w:tc>
          <w:tcPr>
            <w:tcW w:w="1914" w:type="dxa"/>
          </w:tcPr>
          <w:p w:rsidR="00030231" w:rsidRDefault="00030231" w:rsidP="007D7D7F">
            <w:r>
              <w:t>2713.81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2764.3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2764.4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2764.69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2764.69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2764.4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2764.3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2764.08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-4999.98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-5000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49.9</w:t>
            </w:r>
          </w:p>
        </w:tc>
        <w:tc>
          <w:tcPr>
            <w:tcW w:w="1914" w:type="dxa"/>
          </w:tcPr>
          <w:p w:rsidR="00030231" w:rsidRDefault="00030231" w:rsidP="007D7D7F">
            <w:r>
              <w:t>2763.71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81.69</w:t>
            </w:r>
          </w:p>
        </w:tc>
        <w:tc>
          <w:tcPr>
            <w:tcW w:w="1914" w:type="dxa"/>
          </w:tcPr>
          <w:p w:rsidR="00030231" w:rsidRDefault="00030231" w:rsidP="007D7D7F">
            <w:r>
              <w:t>2713.81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-5000.01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33.35</w:t>
            </w:r>
          </w:p>
        </w:tc>
        <w:tc>
          <w:tcPr>
            <w:tcW w:w="1914" w:type="dxa"/>
          </w:tcPr>
          <w:p w:rsidR="00030231" w:rsidRDefault="00030231" w:rsidP="007D7D7F">
            <w:r>
              <w:t>2632.13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14.13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-5000.01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222° 48'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5.87</w:t>
            </w:r>
          </w:p>
        </w:tc>
        <w:tc>
          <w:tcPr>
            <w:tcW w:w="1914" w:type="dxa"/>
          </w:tcPr>
          <w:p w:rsidR="00030231" w:rsidRDefault="00030231" w:rsidP="007D7D7F">
            <w:r>
              <w:t>2584.64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-5000.01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17''</w:t>
            </w:r>
          </w:p>
        </w:tc>
        <w:tc>
          <w:tcPr>
            <w:tcW w:w="1914" w:type="dxa"/>
          </w:tcPr>
          <w:p w:rsidR="00030231" w:rsidRDefault="00030231" w:rsidP="007D7D7F">
            <w:r>
              <w:t>89.3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2580.03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2579.09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2578.57</w:t>
            </w:r>
          </w:p>
        </w:tc>
        <w:tc>
          <w:tcPr>
            <w:tcW w:w="1915" w:type="dxa"/>
          </w:tcPr>
          <w:p w:rsidR="00030231" w:rsidRDefault="00030231" w:rsidP="007D7D7F">
            <w:r>
              <w:t>-5094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2578.5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17''</w:t>
            </w:r>
          </w:p>
        </w:tc>
        <w:tc>
          <w:tcPr>
            <w:tcW w:w="1914" w:type="dxa"/>
          </w:tcPr>
          <w:p w:rsidR="00030231" w:rsidRDefault="00030231" w:rsidP="007D7D7F">
            <w:r>
              <w:t>89.8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-5093.42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-5003.62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-5003.5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-5003.37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-5003.25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-5003.13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-5003.02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-5002.92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42° 48'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6.69</w:t>
            </w:r>
          </w:p>
        </w:tc>
        <w:tc>
          <w:tcPr>
            <w:tcW w:w="1914" w:type="dxa"/>
          </w:tcPr>
          <w:p w:rsidR="00030231" w:rsidRDefault="00030231" w:rsidP="007D7D7F">
            <w:r>
              <w:t>2578.65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-5002.83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2583.56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2583.66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2583.88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2584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2584.12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13.53</w:t>
            </w:r>
          </w:p>
        </w:tc>
        <w:tc>
          <w:tcPr>
            <w:tcW w:w="1914" w:type="dxa"/>
          </w:tcPr>
          <w:p w:rsidR="00030231" w:rsidRDefault="00030231" w:rsidP="007D7D7F">
            <w:r>
              <w:t>2584.25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24.54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144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145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147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148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2597.93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149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151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152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153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154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156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157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2598.9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158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159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160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161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162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163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164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165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166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167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168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24.54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-4973.47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169</w:t>
            </w:r>
          </w:p>
        </w:tc>
        <w:tc>
          <w:tcPr>
            <w:tcW w:w="1914" w:type="dxa"/>
          </w:tcPr>
          <w:p w:rsidR="00030231" w:rsidRDefault="00030231" w:rsidP="007D7D7F">
            <w:r>
              <w:t>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31.36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67.66</w:t>
            </w:r>
          </w:p>
        </w:tc>
        <w:tc>
          <w:tcPr>
            <w:tcW w:w="1914" w:type="dxa"/>
          </w:tcPr>
          <w:p w:rsidR="00030231" w:rsidRDefault="00030231" w:rsidP="007D7D7F">
            <w:r>
              <w:t>2631.13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-4998.01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2631.13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2631.14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173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2631.18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174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2631.22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-4929.99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175</w:t>
            </w:r>
          </w:p>
        </w:tc>
        <w:tc>
          <w:tcPr>
            <w:tcW w:w="1914" w:type="dxa"/>
          </w:tcPr>
          <w:p w:rsidR="00030231" w:rsidRDefault="00030231" w:rsidP="007D7D7F">
            <w:r>
              <w:t>57° 6'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5.71</w:t>
            </w:r>
          </w:p>
        </w:tc>
        <w:tc>
          <w:tcPr>
            <w:tcW w:w="1914" w:type="dxa"/>
          </w:tcPr>
          <w:p w:rsidR="00030231" w:rsidRDefault="00030231" w:rsidP="007D7D7F">
            <w:r>
              <w:t>2631.28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-4929.88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2634.38</w:t>
            </w:r>
          </w:p>
        </w:tc>
        <w:tc>
          <w:tcPr>
            <w:tcW w:w="1915" w:type="dxa"/>
          </w:tcPr>
          <w:p w:rsidR="00030231" w:rsidRDefault="00030231" w:rsidP="007D7D7F">
            <w:r>
              <w:t>-4925.09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2634.46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-4924.99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2634.54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-4924.89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2634.64</w:t>
            </w:r>
          </w:p>
        </w:tc>
        <w:tc>
          <w:tcPr>
            <w:tcW w:w="1915" w:type="dxa"/>
          </w:tcPr>
          <w:p w:rsidR="00030231" w:rsidRDefault="00030231" w:rsidP="007D7D7F">
            <w:r>
              <w:t>-4924.81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180</w:t>
            </w:r>
          </w:p>
        </w:tc>
        <w:tc>
          <w:tcPr>
            <w:tcW w:w="1914" w:type="dxa"/>
          </w:tcPr>
          <w:p w:rsidR="00030231" w:rsidRDefault="00030231" w:rsidP="007D7D7F">
            <w:r>
              <w:t>26° 51' 23''</w:t>
            </w:r>
          </w:p>
        </w:tc>
        <w:tc>
          <w:tcPr>
            <w:tcW w:w="1914" w:type="dxa"/>
          </w:tcPr>
          <w:p w:rsidR="00030231" w:rsidRDefault="00030231" w:rsidP="007D7D7F">
            <w:r>
              <w:t>140.53</w:t>
            </w:r>
          </w:p>
        </w:tc>
        <w:tc>
          <w:tcPr>
            <w:tcW w:w="1914" w:type="dxa"/>
          </w:tcPr>
          <w:p w:rsidR="00030231" w:rsidRDefault="00030231" w:rsidP="007D7D7F">
            <w:r>
              <w:t>2634.75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-4924.75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2760.11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2760.35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2760.6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186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187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2760.96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189</w:t>
            </w:r>
          </w:p>
        </w:tc>
        <w:tc>
          <w:tcPr>
            <w:tcW w:w="1914" w:type="dxa"/>
          </w:tcPr>
          <w:p w:rsidR="00030231" w:rsidRDefault="00030231" w:rsidP="007D7D7F">
            <w:r>
              <w:t>329° 43'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11.2</w:t>
            </w:r>
          </w:p>
        </w:tc>
        <w:tc>
          <w:tcPr>
            <w:tcW w:w="1914" w:type="dxa"/>
          </w:tcPr>
          <w:p w:rsidR="00030231" w:rsidRDefault="00030231" w:rsidP="007D7D7F">
            <w:r>
              <w:t>2761.08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-4861.26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190</w:t>
            </w:r>
          </w:p>
        </w:tc>
        <w:tc>
          <w:tcPr>
            <w:tcW w:w="1914" w:type="dxa"/>
          </w:tcPr>
          <w:p w:rsidR="00030231" w:rsidRDefault="00030231" w:rsidP="007D7D7F">
            <w:r>
              <w:t>26° 39'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36.53</w:t>
            </w:r>
          </w:p>
        </w:tc>
        <w:tc>
          <w:tcPr>
            <w:tcW w:w="1914" w:type="dxa"/>
          </w:tcPr>
          <w:p w:rsidR="00030231" w:rsidRDefault="00030231" w:rsidP="007D7D7F">
            <w:r>
              <w:t>2770.75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-4866.91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2803.4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192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2803.51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2803.63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194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2803.76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-4850.41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45'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214.22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2411.49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12' 21''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2625.71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358° 6'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2625.85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357° 0'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2625.98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355° 54'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354° 48'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2626.37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353° 42'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352° 37'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2626.64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351° 31'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350° 25'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2626.91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19'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348° 13'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347° 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346° 2'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344° 56'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2627.69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343° 50' 20''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44'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38'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340° 32'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2628.32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339° 26'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338° 21'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337° 15' 12''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336° 9'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335° 3'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333° 57'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2629.18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332° 51'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331° 46'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2629.42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330° 40' 20''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329° 34' 20''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328° 28'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55'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23.39</w:t>
            </w:r>
          </w:p>
        </w:tc>
        <w:tc>
          <w:tcPr>
            <w:tcW w:w="1914" w:type="dxa"/>
          </w:tcPr>
          <w:p w:rsidR="00030231" w:rsidRDefault="00030231" w:rsidP="007D7D7F">
            <w:r>
              <w:t>2629.88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2649.7</w:t>
            </w:r>
          </w:p>
        </w:tc>
        <w:tc>
          <w:tcPr>
            <w:tcW w:w="1915" w:type="dxa"/>
          </w:tcPr>
          <w:p w:rsidR="00030231" w:rsidRDefault="00030231" w:rsidP="007D7D7F">
            <w:r>
              <w:t>-4670.86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2649.81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-4670.93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2649.91</w:t>
            </w:r>
          </w:p>
        </w:tc>
        <w:tc>
          <w:tcPr>
            <w:tcW w:w="1915" w:type="dxa"/>
          </w:tcPr>
          <w:p w:rsidR="00030231" w:rsidRDefault="00030231" w:rsidP="007D7D7F">
            <w:r>
              <w:t>-4671.01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2649.99</w:t>
            </w:r>
          </w:p>
        </w:tc>
        <w:tc>
          <w:tcPr>
            <w:tcW w:w="1915" w:type="dxa"/>
          </w:tcPr>
          <w:p w:rsidR="00030231" w:rsidRDefault="00030231" w:rsidP="007D7D7F">
            <w:r>
              <w:t>-4671.1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57'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13.11</w:t>
            </w:r>
          </w:p>
        </w:tc>
        <w:tc>
          <w:tcPr>
            <w:tcW w:w="1914" w:type="dxa"/>
          </w:tcPr>
          <w:p w:rsidR="00030231" w:rsidRDefault="00030231" w:rsidP="007D7D7F">
            <w:r>
              <w:t>2650.07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-4671.2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55'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19.52</w:t>
            </w:r>
          </w:p>
        </w:tc>
        <w:tc>
          <w:tcPr>
            <w:tcW w:w="1914" w:type="dxa"/>
          </w:tcPr>
          <w:p w:rsidR="00030231" w:rsidRDefault="00030231" w:rsidP="007D7D7F">
            <w:r>
              <w:t>2657.76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-4681.81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350° 49'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12.62</w:t>
            </w:r>
          </w:p>
        </w:tc>
        <w:tc>
          <w:tcPr>
            <w:tcW w:w="1914" w:type="dxa"/>
          </w:tcPr>
          <w:p w:rsidR="00030231" w:rsidRDefault="00030231" w:rsidP="007D7D7F">
            <w:r>
              <w:t>2674.3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-4692.18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2686.76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2686.88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2687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55'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8.69</w:t>
            </w:r>
          </w:p>
        </w:tc>
        <w:tc>
          <w:tcPr>
            <w:tcW w:w="1914" w:type="dxa"/>
          </w:tcPr>
          <w:p w:rsidR="00030231" w:rsidRDefault="00030231" w:rsidP="007D7D7F">
            <w:r>
              <w:t>2687.12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-4698.92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-4698.99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2694.9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2694.98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55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2695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56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2695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57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2694.98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-4699.99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58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-4700.11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59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2694.9</w:t>
            </w:r>
          </w:p>
        </w:tc>
        <w:tc>
          <w:tcPr>
            <w:tcW w:w="1915" w:type="dxa"/>
          </w:tcPr>
          <w:p w:rsidR="00030231" w:rsidRDefault="00030231" w:rsidP="007D7D7F">
            <w:r>
              <w:t>-4700.23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60</w:t>
            </w:r>
          </w:p>
        </w:tc>
        <w:tc>
          <w:tcPr>
            <w:tcW w:w="1914" w:type="dxa"/>
          </w:tcPr>
          <w:p w:rsidR="00030231" w:rsidRDefault="00030231" w:rsidP="007D7D7F">
            <w:r>
              <w:t>237° 59'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54.23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-4700.34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61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2666.11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62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2666.03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63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64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2665.85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-4746.59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65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2665.74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66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2665.63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67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68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69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70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71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2665.01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72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2664.89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73</w:t>
            </w:r>
          </w:p>
        </w:tc>
        <w:tc>
          <w:tcPr>
            <w:tcW w:w="1914" w:type="dxa"/>
          </w:tcPr>
          <w:p w:rsidR="00030231" w:rsidRDefault="00030231" w:rsidP="007D7D7F">
            <w:r>
              <w:t>148° 0' 16''</w:t>
            </w:r>
          </w:p>
        </w:tc>
        <w:tc>
          <w:tcPr>
            <w:tcW w:w="1914" w:type="dxa"/>
          </w:tcPr>
          <w:p w:rsidR="00030231" w:rsidRDefault="00030231" w:rsidP="007D7D7F">
            <w:r>
              <w:t>6.69</w:t>
            </w:r>
          </w:p>
        </w:tc>
        <w:tc>
          <w:tcPr>
            <w:tcW w:w="1914" w:type="dxa"/>
          </w:tcPr>
          <w:p w:rsidR="00030231" w:rsidRDefault="00030231" w:rsidP="007D7D7F">
            <w:r>
              <w:t>2664.78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-4746.66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74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5'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89.99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2659.11</w:t>
            </w:r>
          </w:p>
        </w:tc>
        <w:tc>
          <w:tcPr>
            <w:tcW w:w="1915" w:type="dxa"/>
          </w:tcPr>
          <w:p w:rsidR="00030231" w:rsidRDefault="00030231" w:rsidP="007D7D7F">
            <w:r>
              <w:t>-4743.12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75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76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49' 42''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0.01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0.02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79</w:t>
            </w:r>
          </w:p>
        </w:tc>
        <w:tc>
          <w:tcPr>
            <w:tcW w:w="1914" w:type="dxa"/>
          </w:tcPr>
          <w:p w:rsidR="00030231" w:rsidRDefault="00030231" w:rsidP="007D7D7F">
            <w:r>
              <w:t>238°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75.75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80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2571.31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-4884.02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81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2571.23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-4884.12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82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2571.15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-4884.21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2571.05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-4884.29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84</w:t>
            </w:r>
          </w:p>
        </w:tc>
        <w:tc>
          <w:tcPr>
            <w:tcW w:w="1914" w:type="dxa"/>
          </w:tcPr>
          <w:p w:rsidR="00030231" w:rsidRDefault="00030231" w:rsidP="007D7D7F">
            <w:r>
              <w:t>206° 40'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102.04</w:t>
            </w:r>
          </w:p>
        </w:tc>
        <w:tc>
          <w:tcPr>
            <w:tcW w:w="1914" w:type="dxa"/>
          </w:tcPr>
          <w:p w:rsidR="00030231" w:rsidRDefault="00030231" w:rsidP="007D7D7F">
            <w:r>
              <w:t>2570.94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-4884.36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85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86</w:t>
            </w:r>
          </w:p>
        </w:tc>
        <w:tc>
          <w:tcPr>
            <w:tcW w:w="1914" w:type="dxa"/>
          </w:tcPr>
          <w:p w:rsidR="00030231" w:rsidRDefault="00030231" w:rsidP="007D7D7F">
            <w:r>
              <w:t>197°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87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88</w:t>
            </w:r>
          </w:p>
        </w:tc>
        <w:tc>
          <w:tcPr>
            <w:tcW w:w="1914" w:type="dxa"/>
          </w:tcPr>
          <w:p w:rsidR="00030231" w:rsidRDefault="00030231" w:rsidP="007D7D7F">
            <w:r>
              <w:t>185° 18'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3.79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89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2475.64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90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91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92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93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94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95</w:t>
            </w:r>
          </w:p>
        </w:tc>
        <w:tc>
          <w:tcPr>
            <w:tcW w:w="1914" w:type="dxa"/>
          </w:tcPr>
          <w:p w:rsidR="00030231" w:rsidRDefault="00030231" w:rsidP="007D7D7F">
            <w:r>
              <w:t>142° 26'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3.81</w:t>
            </w:r>
          </w:p>
        </w:tc>
        <w:tc>
          <w:tcPr>
            <w:tcW w:w="1914" w:type="dxa"/>
          </w:tcPr>
          <w:p w:rsidR="00030231" w:rsidRDefault="00030231" w:rsidP="007D7D7F">
            <w:r>
              <w:t>2474.93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-4930.46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96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2471.9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-4928.13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97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-4928.05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98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2471.72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-4927.96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99</w:t>
            </w:r>
          </w:p>
        </w:tc>
        <w:tc>
          <w:tcPr>
            <w:tcW w:w="1914" w:type="dxa"/>
          </w:tcPr>
          <w:p w:rsidR="00030231" w:rsidRDefault="00030231" w:rsidP="007D7D7F">
            <w:r>
              <w:t>120° 35' 12''</w:t>
            </w:r>
          </w:p>
        </w:tc>
        <w:tc>
          <w:tcPr>
            <w:tcW w:w="1914" w:type="dxa"/>
          </w:tcPr>
          <w:p w:rsidR="00030231" w:rsidRDefault="00030231" w:rsidP="007D7D7F">
            <w:r>
              <w:t>98.22</w:t>
            </w:r>
          </w:p>
        </w:tc>
        <w:tc>
          <w:tcPr>
            <w:tcW w:w="1914" w:type="dxa"/>
          </w:tcPr>
          <w:p w:rsidR="00030231" w:rsidRDefault="00030231" w:rsidP="007D7D7F">
            <w:r>
              <w:t>2471.65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-4927.86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100</w:t>
            </w:r>
          </w:p>
        </w:tc>
        <w:tc>
          <w:tcPr>
            <w:tcW w:w="1914" w:type="dxa"/>
          </w:tcPr>
          <w:p w:rsidR="00030231" w:rsidRDefault="00030231" w:rsidP="007D7D7F">
            <w:r>
              <w:t>120° 40'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36.64</w:t>
            </w:r>
          </w:p>
        </w:tc>
        <w:tc>
          <w:tcPr>
            <w:tcW w:w="1914" w:type="dxa"/>
          </w:tcPr>
          <w:p w:rsidR="00030231" w:rsidRDefault="00030231" w:rsidP="007D7D7F">
            <w:r>
              <w:t>2421.67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-4843.31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101</w:t>
            </w:r>
          </w:p>
        </w:tc>
        <w:tc>
          <w:tcPr>
            <w:tcW w:w="1914" w:type="dxa"/>
          </w:tcPr>
          <w:p w:rsidR="00030231" w:rsidRDefault="00030231" w:rsidP="007D7D7F">
            <w:r>
              <w:t>120° 56'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50.89</w:t>
            </w:r>
          </w:p>
        </w:tc>
        <w:tc>
          <w:tcPr>
            <w:tcW w:w="1914" w:type="dxa"/>
          </w:tcPr>
          <w:p w:rsidR="00030231" w:rsidRDefault="00030231" w:rsidP="007D7D7F">
            <w:r>
              <w:t>2402.97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102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-4768.14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103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-4768.03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104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105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106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107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108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2376.67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109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110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111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112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113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2376.97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114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115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2377.17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116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117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118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119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120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2377.78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121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2377.9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122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123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2378.14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124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125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2378.34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126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-4766.97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127</w:t>
            </w:r>
          </w:p>
        </w:tc>
        <w:tc>
          <w:tcPr>
            <w:tcW w:w="1914" w:type="dxa"/>
          </w:tcPr>
          <w:p w:rsidR="00030231" w:rsidRDefault="00030231" w:rsidP="007D7D7F">
            <w:r>
              <w:t>300° 56' 2''</w:t>
            </w:r>
          </w:p>
        </w:tc>
        <w:tc>
          <w:tcPr>
            <w:tcW w:w="1914" w:type="dxa"/>
          </w:tcPr>
          <w:p w:rsidR="00030231" w:rsidRDefault="00030231" w:rsidP="007D7D7F">
            <w:r>
              <w:t>50.89</w:t>
            </w:r>
          </w:p>
        </w:tc>
        <w:tc>
          <w:tcPr>
            <w:tcW w:w="1914" w:type="dxa"/>
          </w:tcPr>
          <w:p w:rsidR="00030231" w:rsidRDefault="00030231" w:rsidP="007D7D7F">
            <w:r>
              <w:t>2378.5</w:t>
            </w:r>
          </w:p>
        </w:tc>
        <w:tc>
          <w:tcPr>
            <w:tcW w:w="1915" w:type="dxa"/>
          </w:tcPr>
          <w:p w:rsidR="00030231" w:rsidRDefault="00030231" w:rsidP="007D7D7F">
            <w:r>
              <w:t>-4767.07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128</w:t>
            </w:r>
          </w:p>
        </w:tc>
        <w:tc>
          <w:tcPr>
            <w:tcW w:w="1914" w:type="dxa"/>
          </w:tcPr>
          <w:p w:rsidR="00030231" w:rsidRDefault="00030231" w:rsidP="007D7D7F">
            <w:r>
              <w:t>300° 40'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36.64</w:t>
            </w:r>
          </w:p>
        </w:tc>
        <w:tc>
          <w:tcPr>
            <w:tcW w:w="1914" w:type="dxa"/>
          </w:tcPr>
          <w:p w:rsidR="00030231" w:rsidRDefault="00030231" w:rsidP="007D7D7F">
            <w:r>
              <w:t>2404.66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-4810.72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129</w:t>
            </w:r>
          </w:p>
        </w:tc>
        <w:tc>
          <w:tcPr>
            <w:tcW w:w="1914" w:type="dxa"/>
          </w:tcPr>
          <w:p w:rsidR="00030231" w:rsidRDefault="00030231" w:rsidP="007D7D7F">
            <w:r>
              <w:t>300° 35' 12''</w:t>
            </w:r>
          </w:p>
        </w:tc>
        <w:tc>
          <w:tcPr>
            <w:tcW w:w="1914" w:type="dxa"/>
          </w:tcPr>
          <w:p w:rsidR="00030231" w:rsidRDefault="00030231" w:rsidP="007D7D7F">
            <w:r>
              <w:t>98.06</w:t>
            </w:r>
          </w:p>
        </w:tc>
        <w:tc>
          <w:tcPr>
            <w:tcW w:w="1914" w:type="dxa"/>
          </w:tcPr>
          <w:p w:rsidR="00030231" w:rsidRDefault="00030231" w:rsidP="007D7D7F">
            <w:r>
              <w:t>2423.36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-4842.24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130</w:t>
            </w:r>
          </w:p>
        </w:tc>
        <w:tc>
          <w:tcPr>
            <w:tcW w:w="1914" w:type="dxa"/>
          </w:tcPr>
          <w:p w:rsidR="00030231" w:rsidRDefault="00030231" w:rsidP="007D7D7F">
            <w:r>
              <w:t>322° 26'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3.23</w:t>
            </w:r>
          </w:p>
        </w:tc>
        <w:tc>
          <w:tcPr>
            <w:tcW w:w="1914" w:type="dxa"/>
          </w:tcPr>
          <w:p w:rsidR="00030231" w:rsidRDefault="00030231" w:rsidP="007D7D7F">
            <w:r>
              <w:t>2473.25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-4926.65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131</w:t>
            </w:r>
          </w:p>
        </w:tc>
        <w:tc>
          <w:tcPr>
            <w:tcW w:w="1914" w:type="dxa"/>
          </w:tcPr>
          <w:p w:rsidR="00030231" w:rsidRDefault="00030231" w:rsidP="007D7D7F">
            <w:r>
              <w:t>5° 18'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3.21</w:t>
            </w:r>
          </w:p>
        </w:tc>
        <w:tc>
          <w:tcPr>
            <w:tcW w:w="1914" w:type="dxa"/>
          </w:tcPr>
          <w:p w:rsidR="00030231" w:rsidRDefault="00030231" w:rsidP="007D7D7F">
            <w:r>
              <w:t>2475.81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-4928.62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132</w:t>
            </w:r>
          </w:p>
        </w:tc>
        <w:tc>
          <w:tcPr>
            <w:tcW w:w="1914" w:type="dxa"/>
          </w:tcPr>
          <w:p w:rsidR="00030231" w:rsidRDefault="00030231" w:rsidP="007D7D7F">
            <w:r>
              <w:t>26° 40'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101.56</w:t>
            </w:r>
          </w:p>
        </w:tc>
        <w:tc>
          <w:tcPr>
            <w:tcW w:w="1914" w:type="dxa"/>
          </w:tcPr>
          <w:p w:rsidR="00030231" w:rsidRDefault="00030231" w:rsidP="007D7D7F">
            <w:r>
              <w:t>2479.01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-4928.32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133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2'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74.46</w:t>
            </w:r>
          </w:p>
        </w:tc>
        <w:tc>
          <w:tcPr>
            <w:tcW w:w="1914" w:type="dxa"/>
          </w:tcPr>
          <w:p w:rsidR="00030231" w:rsidRDefault="00030231" w:rsidP="007D7D7F">
            <w:r>
              <w:t>2569.76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-4882.72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134</w:t>
            </w:r>
          </w:p>
        </w:tc>
        <w:tc>
          <w:tcPr>
            <w:tcW w:w="1914" w:type="dxa"/>
          </w:tcPr>
          <w:p w:rsidR="00030231" w:rsidRDefault="00030231" w:rsidP="007D7D7F">
            <w:r>
              <w:t>148° 49'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2.76</w:t>
            </w:r>
          </w:p>
        </w:tc>
        <w:tc>
          <w:tcPr>
            <w:tcW w:w="1914" w:type="dxa"/>
          </w:tcPr>
          <w:p w:rsidR="00030231" w:rsidRDefault="00030231" w:rsidP="007D7D7F">
            <w:r>
              <w:t>2609.16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135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-4818.11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136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-4818.04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137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138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139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2606.44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140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141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142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143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144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145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146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147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2606.38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148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2606.44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149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150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151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152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153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2606.92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154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155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156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157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2607.41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158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159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160</w:t>
            </w:r>
          </w:p>
        </w:tc>
        <w:tc>
          <w:tcPr>
            <w:tcW w:w="1914" w:type="dxa"/>
          </w:tcPr>
          <w:p w:rsidR="00030231" w:rsidRDefault="00030231" w:rsidP="007D7D7F">
            <w:r>
              <w:t>328° 49'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2.86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161</w:t>
            </w:r>
          </w:p>
        </w:tc>
        <w:tc>
          <w:tcPr>
            <w:tcW w:w="1914" w:type="dxa"/>
          </w:tcPr>
          <w:p w:rsidR="00030231" w:rsidRDefault="00030231" w:rsidP="007D7D7F">
            <w:r>
              <w:t>58° 5' 19''</w:t>
            </w:r>
          </w:p>
        </w:tc>
        <w:tc>
          <w:tcPr>
            <w:tcW w:w="1914" w:type="dxa"/>
          </w:tcPr>
          <w:p w:rsidR="00030231" w:rsidRDefault="00030231" w:rsidP="007D7D7F">
            <w:r>
              <w:t>90.28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-4817.84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162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2657.95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163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164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2658.11</w:t>
            </w:r>
          </w:p>
        </w:tc>
        <w:tc>
          <w:tcPr>
            <w:tcW w:w="1915" w:type="dxa"/>
          </w:tcPr>
          <w:p w:rsidR="00030231" w:rsidRDefault="00030231" w:rsidP="007D7D7F">
            <w:r>
              <w:t>-4741.01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165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2658.2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166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167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2658.42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168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169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170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171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2658.92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172</w:t>
            </w:r>
          </w:p>
        </w:tc>
        <w:tc>
          <w:tcPr>
            <w:tcW w:w="1914" w:type="dxa"/>
          </w:tcPr>
          <w:p w:rsidR="00030231" w:rsidRDefault="00030231" w:rsidP="007D7D7F">
            <w:r>
              <w:t>342°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2659.04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173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2659.16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174</w:t>
            </w:r>
          </w:p>
        </w:tc>
        <w:tc>
          <w:tcPr>
            <w:tcW w:w="1914" w:type="dxa"/>
          </w:tcPr>
          <w:p w:rsidR="00030231" w:rsidRDefault="00030231" w:rsidP="007D7D7F">
            <w:r>
              <w:t>328° 0' 16''</w:t>
            </w:r>
          </w:p>
        </w:tc>
        <w:tc>
          <w:tcPr>
            <w:tcW w:w="1914" w:type="dxa"/>
          </w:tcPr>
          <w:p w:rsidR="00030231" w:rsidRDefault="00030231" w:rsidP="007D7D7F">
            <w:r>
              <w:t>6.69</w:t>
            </w:r>
          </w:p>
        </w:tc>
        <w:tc>
          <w:tcPr>
            <w:tcW w:w="1914" w:type="dxa"/>
          </w:tcPr>
          <w:p w:rsidR="00030231" w:rsidRDefault="00030231" w:rsidP="007D7D7F">
            <w:r>
              <w:t>2659.27</w:t>
            </w:r>
          </w:p>
        </w:tc>
        <w:tc>
          <w:tcPr>
            <w:tcW w:w="1915" w:type="dxa"/>
          </w:tcPr>
          <w:p w:rsidR="00030231" w:rsidRDefault="00030231" w:rsidP="007D7D7F">
            <w:r>
              <w:t>-4740.86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175</w:t>
            </w:r>
          </w:p>
        </w:tc>
        <w:tc>
          <w:tcPr>
            <w:tcW w:w="1914" w:type="dxa"/>
          </w:tcPr>
          <w:p w:rsidR="00030231" w:rsidRDefault="00030231" w:rsidP="007D7D7F">
            <w:r>
              <w:t>57° 59' 50''</w:t>
            </w:r>
          </w:p>
        </w:tc>
        <w:tc>
          <w:tcPr>
            <w:tcW w:w="1914" w:type="dxa"/>
          </w:tcPr>
          <w:p w:rsidR="00030231" w:rsidRDefault="00030231" w:rsidP="007D7D7F">
            <w:r>
              <w:t>52.23</w:t>
            </w:r>
          </w:p>
        </w:tc>
        <w:tc>
          <w:tcPr>
            <w:tcW w:w="1914" w:type="dxa"/>
          </w:tcPr>
          <w:p w:rsidR="00030231" w:rsidRDefault="00030231" w:rsidP="007D7D7F">
            <w:r>
              <w:t>2664.94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-4744.41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176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55'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7.49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-4700.11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177</w:t>
            </w:r>
          </w:p>
        </w:tc>
        <w:tc>
          <w:tcPr>
            <w:tcW w:w="1914" w:type="dxa"/>
          </w:tcPr>
          <w:p w:rsidR="00030231" w:rsidRDefault="00030231" w:rsidP="007D7D7F">
            <w:r>
              <w:t>170° 49' 29''</w:t>
            </w:r>
          </w:p>
        </w:tc>
        <w:tc>
          <w:tcPr>
            <w:tcW w:w="1914" w:type="dxa"/>
          </w:tcPr>
          <w:p w:rsidR="00030231" w:rsidRDefault="00030231" w:rsidP="007D7D7F">
            <w:r>
              <w:t>12.62</w:t>
            </w:r>
          </w:p>
        </w:tc>
        <w:tc>
          <w:tcPr>
            <w:tcW w:w="1914" w:type="dxa"/>
          </w:tcPr>
          <w:p w:rsidR="00030231" w:rsidRDefault="00030231" w:rsidP="007D7D7F">
            <w:r>
              <w:t>2686.28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-4696.14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178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2673.82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179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2673.7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180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2673.58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181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55' 36''</w:t>
            </w:r>
          </w:p>
        </w:tc>
        <w:tc>
          <w:tcPr>
            <w:tcW w:w="1914" w:type="dxa"/>
          </w:tcPr>
          <w:p w:rsidR="00030231" w:rsidRDefault="00030231" w:rsidP="007D7D7F">
            <w:r>
              <w:t>19.92</w:t>
            </w:r>
          </w:p>
        </w:tc>
        <w:tc>
          <w:tcPr>
            <w:tcW w:w="1914" w:type="dxa"/>
          </w:tcPr>
          <w:p w:rsidR="00030231" w:rsidRDefault="00030231" w:rsidP="007D7D7F">
            <w:r>
              <w:t>2673.47</w:t>
            </w:r>
          </w:p>
        </w:tc>
        <w:tc>
          <w:tcPr>
            <w:tcW w:w="1915" w:type="dxa"/>
          </w:tcPr>
          <w:p w:rsidR="00030231" w:rsidRDefault="00030231" w:rsidP="007D7D7F">
            <w:r>
              <w:t>-4694.01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-4683.43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2656.48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-4683.37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2656.39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-4683.29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2656.3</w:t>
            </w:r>
          </w:p>
        </w:tc>
        <w:tc>
          <w:tcPr>
            <w:tcW w:w="1915" w:type="dxa"/>
          </w:tcPr>
          <w:p w:rsidR="00030231" w:rsidRDefault="00030231" w:rsidP="007D7D7F">
            <w:r>
              <w:t>-4683.2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57' 40''</w:t>
            </w:r>
          </w:p>
        </w:tc>
        <w:tc>
          <w:tcPr>
            <w:tcW w:w="1914" w:type="dxa"/>
          </w:tcPr>
          <w:p w:rsidR="00030231" w:rsidRDefault="00030231" w:rsidP="007D7D7F">
            <w:r>
              <w:t>13.11</w:t>
            </w:r>
          </w:p>
        </w:tc>
        <w:tc>
          <w:tcPr>
            <w:tcW w:w="1914" w:type="dxa"/>
          </w:tcPr>
          <w:p w:rsidR="00030231" w:rsidRDefault="00030231" w:rsidP="007D7D7F">
            <w:r>
              <w:t>2656.23</w:t>
            </w:r>
          </w:p>
        </w:tc>
        <w:tc>
          <w:tcPr>
            <w:tcW w:w="1915" w:type="dxa"/>
          </w:tcPr>
          <w:p w:rsidR="00030231" w:rsidRDefault="00030231" w:rsidP="007D7D7F">
            <w:r>
              <w:t>-4683.09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187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55' 37''</w:t>
            </w:r>
          </w:p>
        </w:tc>
        <w:tc>
          <w:tcPr>
            <w:tcW w:w="1914" w:type="dxa"/>
          </w:tcPr>
          <w:p w:rsidR="00030231" w:rsidRDefault="00030231" w:rsidP="007D7D7F">
            <w:r>
              <w:t>23.14</w:t>
            </w:r>
          </w:p>
        </w:tc>
        <w:tc>
          <w:tcPr>
            <w:tcW w:w="1914" w:type="dxa"/>
          </w:tcPr>
          <w:p w:rsidR="00030231" w:rsidRDefault="00030231" w:rsidP="007D7D7F">
            <w:r>
              <w:t>2648.53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-4672.48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188</w:t>
            </w:r>
          </w:p>
        </w:tc>
        <w:tc>
          <w:tcPr>
            <w:tcW w:w="1914" w:type="dxa"/>
          </w:tcPr>
          <w:p w:rsidR="00030231" w:rsidRDefault="00030231" w:rsidP="007D7D7F">
            <w:r>
              <w:t>148° 28' 34''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2628.92</w:t>
            </w:r>
          </w:p>
        </w:tc>
        <w:tc>
          <w:tcPr>
            <w:tcW w:w="1915" w:type="dxa"/>
          </w:tcPr>
          <w:p w:rsidR="00030231" w:rsidRDefault="00030231" w:rsidP="007D7D7F">
            <w:r>
              <w:t>-4660.19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189</w:t>
            </w:r>
          </w:p>
        </w:tc>
        <w:tc>
          <w:tcPr>
            <w:tcW w:w="1914" w:type="dxa"/>
          </w:tcPr>
          <w:p w:rsidR="00030231" w:rsidRDefault="00030231" w:rsidP="007D7D7F">
            <w:r>
              <w:t>149° 34' 20''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2628.8</w:t>
            </w:r>
          </w:p>
        </w:tc>
        <w:tc>
          <w:tcPr>
            <w:tcW w:w="1915" w:type="dxa"/>
          </w:tcPr>
          <w:p w:rsidR="00030231" w:rsidRDefault="00030231" w:rsidP="007D7D7F">
            <w:r>
              <w:t>-4660.12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190</w:t>
            </w:r>
          </w:p>
        </w:tc>
        <w:tc>
          <w:tcPr>
            <w:tcW w:w="1914" w:type="dxa"/>
          </w:tcPr>
          <w:p w:rsidR="00030231" w:rsidRDefault="00030231" w:rsidP="007D7D7F">
            <w:r>
              <w:t>150° 40' 20''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2628.69</w:t>
            </w:r>
          </w:p>
        </w:tc>
        <w:tc>
          <w:tcPr>
            <w:tcW w:w="1915" w:type="dxa"/>
          </w:tcPr>
          <w:p w:rsidR="00030231" w:rsidRDefault="00030231" w:rsidP="007D7D7F">
            <w:r>
              <w:t>-4660.06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191</w:t>
            </w:r>
          </w:p>
        </w:tc>
        <w:tc>
          <w:tcPr>
            <w:tcW w:w="1914" w:type="dxa"/>
          </w:tcPr>
          <w:p w:rsidR="00030231" w:rsidRDefault="00030231" w:rsidP="007D7D7F">
            <w:r>
              <w:t>151° 46'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2628.57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-4659.99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192</w:t>
            </w:r>
          </w:p>
        </w:tc>
        <w:tc>
          <w:tcPr>
            <w:tcW w:w="1914" w:type="dxa"/>
          </w:tcPr>
          <w:p w:rsidR="00030231" w:rsidRDefault="00030231" w:rsidP="007D7D7F">
            <w:r>
              <w:t>152° 51'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193</w:t>
            </w:r>
          </w:p>
        </w:tc>
        <w:tc>
          <w:tcPr>
            <w:tcW w:w="1914" w:type="dxa"/>
          </w:tcPr>
          <w:p w:rsidR="00030231" w:rsidRDefault="00030231" w:rsidP="007D7D7F">
            <w:r>
              <w:t>153° 57'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2628.33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194</w:t>
            </w:r>
          </w:p>
        </w:tc>
        <w:tc>
          <w:tcPr>
            <w:tcW w:w="1914" w:type="dxa"/>
          </w:tcPr>
          <w:p w:rsidR="00030231" w:rsidRDefault="00030231" w:rsidP="007D7D7F">
            <w:r>
              <w:t>155° 3' 41''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0.04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195</w:t>
            </w:r>
          </w:p>
        </w:tc>
        <w:tc>
          <w:tcPr>
            <w:tcW w:w="1914" w:type="dxa"/>
          </w:tcPr>
          <w:p w:rsidR="00030231" w:rsidRDefault="00030231" w:rsidP="007D7D7F">
            <w:r>
              <w:t>156° 9'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2628.21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196</w:t>
            </w:r>
          </w:p>
        </w:tc>
        <w:tc>
          <w:tcPr>
            <w:tcW w:w="1914" w:type="dxa"/>
          </w:tcPr>
          <w:p w:rsidR="00030231" w:rsidRDefault="00030231" w:rsidP="007D7D7F">
            <w:r>
              <w:t>157° 15' 12''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2628.08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197</w:t>
            </w:r>
          </w:p>
        </w:tc>
        <w:tc>
          <w:tcPr>
            <w:tcW w:w="1914" w:type="dxa"/>
          </w:tcPr>
          <w:p w:rsidR="00030231" w:rsidRDefault="00030231" w:rsidP="007D7D7F">
            <w:r>
              <w:t>158° 21'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198</w:t>
            </w:r>
          </w:p>
        </w:tc>
        <w:tc>
          <w:tcPr>
            <w:tcW w:w="1914" w:type="dxa"/>
          </w:tcPr>
          <w:p w:rsidR="00030231" w:rsidRDefault="00030231" w:rsidP="007D7D7F">
            <w:r>
              <w:t>159° 26' 58''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2627.83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199</w:t>
            </w:r>
          </w:p>
        </w:tc>
        <w:tc>
          <w:tcPr>
            <w:tcW w:w="1914" w:type="dxa"/>
          </w:tcPr>
          <w:p w:rsidR="00030231" w:rsidRDefault="00030231" w:rsidP="007D7D7F">
            <w:r>
              <w:t>160° 32' 48''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200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38' 28''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0.05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2627.58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201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44' 43''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0.09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202</w:t>
            </w:r>
          </w:p>
        </w:tc>
        <w:tc>
          <w:tcPr>
            <w:tcW w:w="1914" w:type="dxa"/>
          </w:tcPr>
          <w:p w:rsidR="00030231" w:rsidRDefault="00030231" w:rsidP="007D7D7F">
            <w:r>
              <w:t>163° 50' 20''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203</w:t>
            </w:r>
          </w:p>
        </w:tc>
        <w:tc>
          <w:tcPr>
            <w:tcW w:w="1914" w:type="dxa"/>
          </w:tcPr>
          <w:p w:rsidR="00030231" w:rsidRDefault="00030231" w:rsidP="007D7D7F">
            <w:r>
              <w:t>164° 56'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2627.32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204</w:t>
            </w:r>
          </w:p>
        </w:tc>
        <w:tc>
          <w:tcPr>
            <w:tcW w:w="1914" w:type="dxa"/>
          </w:tcPr>
          <w:p w:rsidR="00030231" w:rsidRDefault="00030231" w:rsidP="007D7D7F">
            <w:r>
              <w:t>166° 2'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205</w:t>
            </w:r>
          </w:p>
        </w:tc>
        <w:tc>
          <w:tcPr>
            <w:tcW w:w="1914" w:type="dxa"/>
          </w:tcPr>
          <w:p w:rsidR="00030231" w:rsidRDefault="00030231" w:rsidP="007D7D7F">
            <w:r>
              <w:t>167° 7'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2627.06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206</w:t>
            </w:r>
          </w:p>
        </w:tc>
        <w:tc>
          <w:tcPr>
            <w:tcW w:w="1914" w:type="dxa"/>
          </w:tcPr>
          <w:p w:rsidR="00030231" w:rsidRDefault="00030231" w:rsidP="007D7D7F">
            <w:r>
              <w:t>168° 13' 49''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0.12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-4659.38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207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19' 44''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0.02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208</w:t>
            </w:r>
          </w:p>
        </w:tc>
        <w:tc>
          <w:tcPr>
            <w:tcW w:w="1914" w:type="dxa"/>
          </w:tcPr>
          <w:p w:rsidR="00030231" w:rsidRDefault="00030231" w:rsidP="007D7D7F">
            <w:r>
              <w:t>170° 25' 27''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209</w:t>
            </w:r>
          </w:p>
        </w:tc>
        <w:tc>
          <w:tcPr>
            <w:tcW w:w="1914" w:type="dxa"/>
          </w:tcPr>
          <w:p w:rsidR="00030231" w:rsidRDefault="00030231" w:rsidP="007D7D7F">
            <w:r>
              <w:t>171° 31'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2626.66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210</w:t>
            </w:r>
          </w:p>
        </w:tc>
        <w:tc>
          <w:tcPr>
            <w:tcW w:w="1914" w:type="dxa"/>
          </w:tcPr>
          <w:p w:rsidR="00030231" w:rsidRDefault="00030231" w:rsidP="007D7D7F">
            <w:r>
              <w:t>172° 37' 14''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211</w:t>
            </w:r>
          </w:p>
        </w:tc>
        <w:tc>
          <w:tcPr>
            <w:tcW w:w="1914" w:type="dxa"/>
          </w:tcPr>
          <w:p w:rsidR="00030231" w:rsidRDefault="00030231" w:rsidP="007D7D7F">
            <w:r>
              <w:t>173° 42'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212</w:t>
            </w:r>
          </w:p>
        </w:tc>
        <w:tc>
          <w:tcPr>
            <w:tcW w:w="1914" w:type="dxa"/>
          </w:tcPr>
          <w:p w:rsidR="00030231" w:rsidRDefault="00030231" w:rsidP="007D7D7F">
            <w:r>
              <w:t>174° 48'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213</w:t>
            </w:r>
          </w:p>
        </w:tc>
        <w:tc>
          <w:tcPr>
            <w:tcW w:w="1914" w:type="dxa"/>
          </w:tcPr>
          <w:p w:rsidR="00030231" w:rsidRDefault="00030231" w:rsidP="007D7D7F">
            <w:r>
              <w:t>175° 54'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0.06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214</w:t>
            </w:r>
          </w:p>
        </w:tc>
        <w:tc>
          <w:tcPr>
            <w:tcW w:w="1914" w:type="dxa"/>
          </w:tcPr>
          <w:p w:rsidR="00030231" w:rsidRDefault="00030231" w:rsidP="007D7D7F">
            <w:r>
              <w:t>177° 0' 24''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0.08</w:t>
            </w:r>
          </w:p>
        </w:tc>
        <w:tc>
          <w:tcPr>
            <w:tcW w:w="1914" w:type="dxa"/>
          </w:tcPr>
          <w:p w:rsidR="00030231" w:rsidRDefault="00030231" w:rsidP="007D7D7F">
            <w:r>
              <w:t>2626.06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215</w:t>
            </w:r>
          </w:p>
        </w:tc>
        <w:tc>
          <w:tcPr>
            <w:tcW w:w="1914" w:type="dxa"/>
          </w:tcPr>
          <w:p w:rsidR="00030231" w:rsidRDefault="00030231" w:rsidP="007D7D7F">
            <w:r>
              <w:t>178° 6' 13''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2625.98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216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12' 21''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2625.85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217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45'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214.22</w:t>
            </w:r>
          </w:p>
        </w:tc>
        <w:tc>
          <w:tcPr>
            <w:tcW w:w="1914" w:type="dxa"/>
          </w:tcPr>
          <w:p w:rsidR="00030231" w:rsidRDefault="00030231" w:rsidP="007D7D7F">
            <w:r>
              <w:t>2625.71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-4659.25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24' 8''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2411.49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53''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2411.37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220</w:t>
            </w:r>
          </w:p>
        </w:tc>
        <w:tc>
          <w:tcPr>
            <w:tcW w:w="1914" w:type="dxa"/>
          </w:tcPr>
          <w:p w:rsidR="00030231" w:rsidRDefault="00030231" w:rsidP="007D7D7F">
            <w:r>
              <w:t>162° 0' 3''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36'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23'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11' 56''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-4658.06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6''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12'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2410.49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231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47'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2410.49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232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2410.51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-4657.14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233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2410.54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-4657.02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234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54''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235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236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48'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237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36' 4''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238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23'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2410.9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239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55''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2411.01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240</w:t>
            </w:r>
          </w:p>
        </w:tc>
        <w:tc>
          <w:tcPr>
            <w:tcW w:w="1914" w:type="dxa"/>
          </w:tcPr>
          <w:p w:rsidR="00030231" w:rsidRDefault="00030231" w:rsidP="007D7D7F">
            <w:r>
              <w:t>17° 59' 57''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241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7''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2411.24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242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35' 52''</w:t>
            </w:r>
          </w:p>
        </w:tc>
        <w:tc>
          <w:tcPr>
            <w:tcW w:w="1914" w:type="dxa"/>
          </w:tcPr>
          <w:p w:rsidR="00030231" w:rsidRDefault="00030231" w:rsidP="007D7D7F">
            <w:r>
              <w:t>0.13</w:t>
            </w:r>
          </w:p>
        </w:tc>
        <w:tc>
          <w:tcPr>
            <w:tcW w:w="1914" w:type="dxa"/>
          </w:tcPr>
          <w:p w:rsidR="00030231" w:rsidRDefault="00030231" w:rsidP="007D7D7F">
            <w:r>
              <w:t>2411.37</w:t>
            </w:r>
          </w:p>
        </w:tc>
        <w:tc>
          <w:tcPr>
            <w:tcW w:w="1915" w:type="dxa"/>
          </w:tcPr>
          <w:p w:rsidR="00030231" w:rsidRDefault="00030231" w:rsidP="007D7D7F">
            <w:r>
              <w:t>-4656.33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-5447.71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-5447.79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2352.44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2353.64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2355.83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2356.8</w:t>
            </w:r>
          </w:p>
        </w:tc>
        <w:tc>
          <w:tcPr>
            <w:tcW w:w="1915" w:type="dxa"/>
          </w:tcPr>
          <w:p w:rsidR="00030231" w:rsidRDefault="00030231" w:rsidP="007D7D7F">
            <w:r>
              <w:t>-5450.42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-5451.34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304° 54'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2358.4</w:t>
            </w:r>
          </w:p>
        </w:tc>
        <w:tc>
          <w:tcPr>
            <w:tcW w:w="1915" w:type="dxa"/>
          </w:tcPr>
          <w:p w:rsidR="00030231" w:rsidRDefault="00030231" w:rsidP="007D7D7F">
            <w:r>
              <w:t>-5452.35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2360.69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-5456.73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-5457.9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-5459.12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-5460.36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2362.07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-5462.87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2361.29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-5465.25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2360.69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-5466.35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2359.95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-5467.37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2359.09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-5468.28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214° 54' 33''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2358.12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-5469.08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2353.2</w:t>
            </w:r>
          </w:p>
        </w:tc>
        <w:tc>
          <w:tcPr>
            <w:tcW w:w="1915" w:type="dxa"/>
          </w:tcPr>
          <w:p w:rsidR="00030231" w:rsidRDefault="00030231" w:rsidP="007D7D7F">
            <w:r>
              <w:t>-5472.52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2352.14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-5473.19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2351</w:t>
            </w:r>
          </w:p>
        </w:tc>
        <w:tc>
          <w:tcPr>
            <w:tcW w:w="1915" w:type="dxa"/>
          </w:tcPr>
          <w:p w:rsidR="00030231" w:rsidRDefault="00030231" w:rsidP="007D7D7F">
            <w:r>
              <w:t>-5473.72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-5474.11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-5474.35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2347.32</w:t>
            </w:r>
          </w:p>
        </w:tc>
        <w:tc>
          <w:tcPr>
            <w:tcW w:w="1915" w:type="dxa"/>
          </w:tcPr>
          <w:p w:rsidR="00030231" w:rsidRDefault="00030231" w:rsidP="007D7D7F">
            <w:r>
              <w:t>-5474.42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-5474.35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-5474.11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2343.64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-5473.72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2342.51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-5473.19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-5472.52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-5471.71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-5470.8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124° 54' 32''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2338.88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-5469.78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-5466.5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-5465.4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-5464.23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-5463.02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-5461.77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-5460.52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-5459.27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-5458.05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-5456.89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-5455.79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2337.33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-5454.77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2338.19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-5453.85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34° 54' 33''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-5453.05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-5449.62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2345.14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-5448.41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-5448.03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2348.7</w:t>
            </w:r>
          </w:p>
        </w:tc>
        <w:tc>
          <w:tcPr>
            <w:tcW w:w="1915" w:type="dxa"/>
          </w:tcPr>
          <w:p w:rsidR="00030231" w:rsidRDefault="00030231" w:rsidP="007D7D7F">
            <w:r>
              <w:t>-5447.79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-5341.79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2524.18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-5341.87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2525.41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2526.61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2527.74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-5343.03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2528.8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2529.77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2530.63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2531.37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2531.97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-5348.7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2532.75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-5349.92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2532.9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-5355.16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-5356.42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-5357.66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2532.45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-5358.88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2531.99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-5360.05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2531.38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-5361.15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2530.65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-5362.16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2529.79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2528.82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2527.76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2526.62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-5365.09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2525.43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2524.19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2522.94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2516.94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2515.69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-5365.74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2514.45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2513.26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-5365.11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-5364.58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2511.06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2510.1</w:t>
            </w:r>
          </w:p>
        </w:tc>
        <w:tc>
          <w:tcPr>
            <w:tcW w:w="1915" w:type="dxa"/>
          </w:tcPr>
          <w:p w:rsidR="00030231" w:rsidRDefault="00030231" w:rsidP="007D7D7F">
            <w:r>
              <w:t>-5363.1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2509.24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-5362.19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2508.5</w:t>
            </w:r>
          </w:p>
        </w:tc>
        <w:tc>
          <w:tcPr>
            <w:tcW w:w="1915" w:type="dxa"/>
          </w:tcPr>
          <w:p w:rsidR="00030231" w:rsidRDefault="00030231" w:rsidP="007D7D7F">
            <w:r>
              <w:t>-5361.17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2507.89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-5360.07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2507.43</w:t>
            </w:r>
          </w:p>
        </w:tc>
        <w:tc>
          <w:tcPr>
            <w:tcW w:w="1915" w:type="dxa"/>
          </w:tcPr>
          <w:p w:rsidR="00030231" w:rsidRDefault="00030231" w:rsidP="007D7D7F">
            <w:r>
              <w:t>-5358.9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2507.12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-5357.69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2506.96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-5356.44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2506.94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2506.94</w:t>
            </w:r>
          </w:p>
        </w:tc>
        <w:tc>
          <w:tcPr>
            <w:tcW w:w="1915" w:type="dxa"/>
          </w:tcPr>
          <w:p w:rsidR="00030231" w:rsidRDefault="00030231" w:rsidP="007D7D7F">
            <w:r>
              <w:t>-5351.19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2507.1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-5349.94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2507.41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-5348.72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2507.88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-5347.56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2508.48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-5346.46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2509.22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-5345.44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2510.08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-5344.53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-5343.05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2513.24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2514.44</w:t>
            </w:r>
          </w:p>
        </w:tc>
        <w:tc>
          <w:tcPr>
            <w:tcW w:w="1915" w:type="dxa"/>
          </w:tcPr>
          <w:p w:rsidR="00030231" w:rsidRDefault="00030231" w:rsidP="007D7D7F">
            <w:r>
              <w:t>-5342.13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2515.67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-5341.89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2516.92</w:t>
            </w:r>
          </w:p>
        </w:tc>
        <w:tc>
          <w:tcPr>
            <w:tcW w:w="1915" w:type="dxa"/>
          </w:tcPr>
          <w:p w:rsidR="00030231" w:rsidRDefault="00030231" w:rsidP="007D7D7F">
            <w:r>
              <w:t>-5341.81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-5185.94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2349.02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2350.16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2351.22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2352.19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-5188.65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307° 7'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2353.05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-5189.57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-5196.04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2357.74</w:t>
            </w:r>
          </w:p>
        </w:tc>
        <w:tc>
          <w:tcPr>
            <w:tcW w:w="1915" w:type="dxa"/>
          </w:tcPr>
          <w:p w:rsidR="00030231" w:rsidRDefault="00030231" w:rsidP="007D7D7F">
            <w:r>
              <w:t>-5199.76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2357.27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-5202.22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-5203.39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2356.2</w:t>
            </w:r>
          </w:p>
        </w:tc>
        <w:tc>
          <w:tcPr>
            <w:tcW w:w="1915" w:type="dxa"/>
          </w:tcPr>
          <w:p w:rsidR="00030231" w:rsidRDefault="00030231" w:rsidP="007D7D7F">
            <w:r>
              <w:t>-5204.49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-5205.51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2354.6</w:t>
            </w:r>
          </w:p>
        </w:tc>
        <w:tc>
          <w:tcPr>
            <w:tcW w:w="1915" w:type="dxa"/>
          </w:tcPr>
          <w:p w:rsidR="00030231" w:rsidRDefault="00030231" w:rsidP="007D7D7F">
            <w:r>
              <w:t>-5206.42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217° 7' 38''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2353.63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-5207.22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2348.85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-5210.84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2347.79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2346.65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2342.97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2341.72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2339.29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-5212.05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2338.15</w:t>
            </w:r>
          </w:p>
        </w:tc>
        <w:tc>
          <w:tcPr>
            <w:tcW w:w="1915" w:type="dxa"/>
          </w:tcPr>
          <w:p w:rsidR="00030231" w:rsidRDefault="00030231" w:rsidP="007D7D7F">
            <w:r>
              <w:t>-5211.52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2337.09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-5210.84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2336.13</w:t>
            </w:r>
          </w:p>
        </w:tc>
        <w:tc>
          <w:tcPr>
            <w:tcW w:w="1915" w:type="dxa"/>
          </w:tcPr>
          <w:p w:rsidR="00030231" w:rsidRDefault="00030231" w:rsidP="007D7D7F">
            <w:r>
              <w:t>-5210.04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127° 7' 39''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2335.27</w:t>
            </w:r>
          </w:p>
        </w:tc>
        <w:tc>
          <w:tcPr>
            <w:tcW w:w="1915" w:type="dxa"/>
          </w:tcPr>
          <w:p w:rsidR="00030231" w:rsidRDefault="00030231" w:rsidP="007D7D7F">
            <w:r>
              <w:t>-5209.13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2332.85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-5205.94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-5204.92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2331.51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-5203.82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-5202.65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2330.73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-5201.44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-5200.19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2330.58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-5198.94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2330.73</w:t>
            </w:r>
          </w:p>
        </w:tc>
        <w:tc>
          <w:tcPr>
            <w:tcW w:w="1915" w:type="dxa"/>
          </w:tcPr>
          <w:p w:rsidR="00030231" w:rsidRDefault="00030231" w:rsidP="007D7D7F">
            <w:r>
              <w:t>-5197.69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2331.05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-5196.47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2331.51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-5195.31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2332.11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-5194.21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2332.85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-5193.19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2333.71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-5192.27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37° 7' 38''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2334.68</w:t>
            </w:r>
          </w:p>
        </w:tc>
        <w:tc>
          <w:tcPr>
            <w:tcW w:w="1915" w:type="dxa"/>
          </w:tcPr>
          <w:p w:rsidR="00030231" w:rsidRDefault="00030231" w:rsidP="007D7D7F">
            <w:r>
              <w:t>-5191.47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2339.46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2340.52</w:t>
            </w:r>
          </w:p>
        </w:tc>
        <w:tc>
          <w:tcPr>
            <w:tcW w:w="1915" w:type="dxa"/>
          </w:tcPr>
          <w:p w:rsidR="00030231" w:rsidRDefault="00030231" w:rsidP="007D7D7F">
            <w:r>
              <w:t>-5187.18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2341.66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2342.85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2344.09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-5186.02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2570.03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-5115.25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2571.17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-5115.78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2572.23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2573.2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-5117.25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2574.06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-5118.17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2575.4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2575.86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2576.17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2576.33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2576.36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-5129.92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2576.36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-5131.17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2576.2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-5132.42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2575.89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2575.42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2574.82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2574.08</w:t>
            </w:r>
          </w:p>
        </w:tc>
        <w:tc>
          <w:tcPr>
            <w:tcW w:w="1915" w:type="dxa"/>
          </w:tcPr>
          <w:p w:rsidR="00030231" w:rsidRDefault="00030231" w:rsidP="007D7D7F">
            <w:r>
              <w:t>-5136.92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2573.22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-5137.83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2572.25</w:t>
            </w:r>
          </w:p>
        </w:tc>
        <w:tc>
          <w:tcPr>
            <w:tcW w:w="1915" w:type="dxa"/>
          </w:tcPr>
          <w:p w:rsidR="00030231" w:rsidRDefault="00030231" w:rsidP="007D7D7F">
            <w:r>
              <w:t>-5138.63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2571.19</w:t>
            </w:r>
          </w:p>
        </w:tc>
        <w:tc>
          <w:tcPr>
            <w:tcW w:w="1915" w:type="dxa"/>
          </w:tcPr>
          <w:p w:rsidR="00030231" w:rsidRDefault="00030231" w:rsidP="007D7D7F">
            <w:r>
              <w:t>-5139.31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2570.06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2568.86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-5140.23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2567.63</w:t>
            </w:r>
          </w:p>
        </w:tc>
        <w:tc>
          <w:tcPr>
            <w:tcW w:w="1915" w:type="dxa"/>
          </w:tcPr>
          <w:p w:rsidR="00030231" w:rsidRDefault="00030231" w:rsidP="007D7D7F">
            <w:r>
              <w:t>-5140.47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2566.38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-5140.54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-5140.56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2561.12</w:t>
            </w:r>
          </w:p>
        </w:tc>
        <w:tc>
          <w:tcPr>
            <w:tcW w:w="1915" w:type="dxa"/>
          </w:tcPr>
          <w:p w:rsidR="00030231" w:rsidRDefault="00030231" w:rsidP="007D7D7F">
            <w:r>
              <w:t>-5140.48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2559.89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-5140.25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2558.7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-5139.86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2557.56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-5139.32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2556.5</w:t>
            </w:r>
          </w:p>
        </w:tc>
        <w:tc>
          <w:tcPr>
            <w:tcW w:w="1915" w:type="dxa"/>
          </w:tcPr>
          <w:p w:rsidR="00030231" w:rsidRDefault="00030231" w:rsidP="007D7D7F">
            <w:r>
              <w:t>-5138.65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-5137.85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2554.67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-5136.94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2553.93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-5135.92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2553.33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-5134.82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2552.87</w:t>
            </w:r>
          </w:p>
        </w:tc>
        <w:tc>
          <w:tcPr>
            <w:tcW w:w="1915" w:type="dxa"/>
          </w:tcPr>
          <w:p w:rsidR="00030231" w:rsidRDefault="00030231" w:rsidP="007D7D7F">
            <w:r>
              <w:t>-5133.65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-5132.44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2552.4</w:t>
            </w:r>
          </w:p>
        </w:tc>
        <w:tc>
          <w:tcPr>
            <w:tcW w:w="1915" w:type="dxa"/>
          </w:tcPr>
          <w:p w:rsidR="00030231" w:rsidRDefault="00030231" w:rsidP="007D7D7F">
            <w:r>
              <w:t>-5131.19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-5125.19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2552.37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-5123.93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2552.84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2553.3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2553.91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2554.65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-5118.19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2555.51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-5117.27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2556.47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2557.53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-5115.8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2558.67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-5115.26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2559.86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-5114.88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2561.1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2562.35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-5100.31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2705.77</w:t>
            </w:r>
          </w:p>
        </w:tc>
        <w:tc>
          <w:tcPr>
            <w:tcW w:w="1915" w:type="dxa"/>
          </w:tcPr>
          <w:p w:rsidR="00030231" w:rsidRDefault="00030231" w:rsidP="007D7D7F">
            <w:r>
              <w:t>-5100.39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-5100.63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2708.2</w:t>
            </w:r>
          </w:p>
        </w:tc>
        <w:tc>
          <w:tcPr>
            <w:tcW w:w="1915" w:type="dxa"/>
          </w:tcPr>
          <w:p w:rsidR="00030231" w:rsidRDefault="00030231" w:rsidP="007D7D7F">
            <w:r>
              <w:t>-5101.01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2709.33</w:t>
            </w:r>
          </w:p>
        </w:tc>
        <w:tc>
          <w:tcPr>
            <w:tcW w:w="1915" w:type="dxa"/>
          </w:tcPr>
          <w:p w:rsidR="00030231" w:rsidRDefault="00030231" w:rsidP="007D7D7F">
            <w:r>
              <w:t>-5101.55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2710.39</w:t>
            </w:r>
          </w:p>
        </w:tc>
        <w:tc>
          <w:tcPr>
            <w:tcW w:w="1915" w:type="dxa"/>
          </w:tcPr>
          <w:p w:rsidR="00030231" w:rsidRDefault="00030231" w:rsidP="007D7D7F">
            <w:r>
              <w:t>-5102.22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2711.36</w:t>
            </w:r>
          </w:p>
        </w:tc>
        <w:tc>
          <w:tcPr>
            <w:tcW w:w="1915" w:type="dxa"/>
          </w:tcPr>
          <w:p w:rsidR="00030231" w:rsidRDefault="00030231" w:rsidP="007D7D7F">
            <w:r>
              <w:t>-5103.02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2712.22</w:t>
            </w:r>
          </w:p>
        </w:tc>
        <w:tc>
          <w:tcPr>
            <w:tcW w:w="1915" w:type="dxa"/>
          </w:tcPr>
          <w:p w:rsidR="00030231" w:rsidRDefault="00030231" w:rsidP="007D7D7F">
            <w:r>
              <w:t>-5103.94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2712.96</w:t>
            </w:r>
          </w:p>
        </w:tc>
        <w:tc>
          <w:tcPr>
            <w:tcW w:w="1915" w:type="dxa"/>
          </w:tcPr>
          <w:p w:rsidR="00030231" w:rsidRDefault="00030231" w:rsidP="007D7D7F">
            <w:r>
              <w:t>-5104.95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2713.56</w:t>
            </w:r>
          </w:p>
        </w:tc>
        <w:tc>
          <w:tcPr>
            <w:tcW w:w="1915" w:type="dxa"/>
          </w:tcPr>
          <w:p w:rsidR="00030231" w:rsidRDefault="00030231" w:rsidP="007D7D7F">
            <w:r>
              <w:t>-5106.05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-5107.22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2714.34</w:t>
            </w:r>
          </w:p>
        </w:tc>
        <w:tc>
          <w:tcPr>
            <w:tcW w:w="1915" w:type="dxa"/>
          </w:tcPr>
          <w:p w:rsidR="00030231" w:rsidRDefault="00030231" w:rsidP="007D7D7F">
            <w:r>
              <w:t>-5108.44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2714.49</w:t>
            </w:r>
          </w:p>
        </w:tc>
        <w:tc>
          <w:tcPr>
            <w:tcW w:w="1915" w:type="dxa"/>
          </w:tcPr>
          <w:p w:rsidR="00030231" w:rsidRDefault="00030231" w:rsidP="007D7D7F">
            <w:r>
              <w:t>-5109.68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-5113.68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2714.04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-5117.4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2713.58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-5118.57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2712.97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-5119.67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2712.24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-5120.69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2711.38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2710.41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2709.35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2708.21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2707.02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2705.78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2704.53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2697.28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-5124.26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2696.04</w:t>
            </w:r>
          </w:p>
        </w:tc>
        <w:tc>
          <w:tcPr>
            <w:tcW w:w="1915" w:type="dxa"/>
          </w:tcPr>
          <w:p w:rsidR="00030231" w:rsidRDefault="00030231" w:rsidP="007D7D7F">
            <w:r>
              <w:t>-5124.02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2694.85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-5123.64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-5123.1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2692.65</w:t>
            </w:r>
          </w:p>
        </w:tc>
        <w:tc>
          <w:tcPr>
            <w:tcW w:w="1915" w:type="dxa"/>
          </w:tcPr>
          <w:p w:rsidR="00030231" w:rsidRDefault="00030231" w:rsidP="007D7D7F">
            <w:r>
              <w:t>-5122.43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-5121.63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2690.83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-5120.71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2690.09</w:t>
            </w:r>
          </w:p>
        </w:tc>
        <w:tc>
          <w:tcPr>
            <w:tcW w:w="1915" w:type="dxa"/>
          </w:tcPr>
          <w:p w:rsidR="00030231" w:rsidRDefault="00030231" w:rsidP="007D7D7F">
            <w:r>
              <w:t>-5119.7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2689.48</w:t>
            </w:r>
          </w:p>
        </w:tc>
        <w:tc>
          <w:tcPr>
            <w:tcW w:w="1915" w:type="dxa"/>
          </w:tcPr>
          <w:p w:rsidR="00030231" w:rsidRDefault="00030231" w:rsidP="007D7D7F">
            <w:r>
              <w:t>-5118.6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2689.02</w:t>
            </w:r>
          </w:p>
        </w:tc>
        <w:tc>
          <w:tcPr>
            <w:tcW w:w="1915" w:type="dxa"/>
          </w:tcPr>
          <w:p w:rsidR="00030231" w:rsidRDefault="00030231" w:rsidP="007D7D7F">
            <w:r>
              <w:t>-5117.43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2688.71</w:t>
            </w:r>
          </w:p>
        </w:tc>
        <w:tc>
          <w:tcPr>
            <w:tcW w:w="1915" w:type="dxa"/>
          </w:tcPr>
          <w:p w:rsidR="00030231" w:rsidRDefault="00030231" w:rsidP="007D7D7F">
            <w:r>
              <w:t>-5116.21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2688.55</w:t>
            </w:r>
          </w:p>
        </w:tc>
        <w:tc>
          <w:tcPr>
            <w:tcW w:w="1915" w:type="dxa"/>
          </w:tcPr>
          <w:p w:rsidR="00030231" w:rsidRDefault="00030231" w:rsidP="007D7D7F">
            <w:r>
              <w:t>-5114.97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-5110.97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2688.53</w:t>
            </w:r>
          </w:p>
        </w:tc>
        <w:tc>
          <w:tcPr>
            <w:tcW w:w="1915" w:type="dxa"/>
          </w:tcPr>
          <w:p w:rsidR="00030231" w:rsidRDefault="00030231" w:rsidP="007D7D7F">
            <w:r>
              <w:t>-5109.71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2688.69</w:t>
            </w:r>
          </w:p>
        </w:tc>
        <w:tc>
          <w:tcPr>
            <w:tcW w:w="1915" w:type="dxa"/>
          </w:tcPr>
          <w:p w:rsidR="00030231" w:rsidRDefault="00030231" w:rsidP="007D7D7F">
            <w:r>
              <w:t>-5108.46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2689</w:t>
            </w:r>
          </w:p>
        </w:tc>
        <w:tc>
          <w:tcPr>
            <w:tcW w:w="1915" w:type="dxa"/>
          </w:tcPr>
          <w:p w:rsidR="00030231" w:rsidRDefault="00030231" w:rsidP="007D7D7F">
            <w:r>
              <w:t>-5107.25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2689.47</w:t>
            </w:r>
          </w:p>
        </w:tc>
        <w:tc>
          <w:tcPr>
            <w:tcW w:w="1915" w:type="dxa"/>
          </w:tcPr>
          <w:p w:rsidR="00030231" w:rsidRDefault="00030231" w:rsidP="007D7D7F">
            <w:r>
              <w:t>-5106.08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2690.07</w:t>
            </w:r>
          </w:p>
        </w:tc>
        <w:tc>
          <w:tcPr>
            <w:tcW w:w="1915" w:type="dxa"/>
          </w:tcPr>
          <w:p w:rsidR="00030231" w:rsidRDefault="00030231" w:rsidP="007D7D7F">
            <w:r>
              <w:t>-5104.98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2690.81</w:t>
            </w:r>
          </w:p>
        </w:tc>
        <w:tc>
          <w:tcPr>
            <w:tcW w:w="1915" w:type="dxa"/>
          </w:tcPr>
          <w:p w:rsidR="00030231" w:rsidRDefault="00030231" w:rsidP="007D7D7F">
            <w:r>
              <w:t>-5103.96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2691.67</w:t>
            </w:r>
          </w:p>
        </w:tc>
        <w:tc>
          <w:tcPr>
            <w:tcW w:w="1915" w:type="dxa"/>
          </w:tcPr>
          <w:p w:rsidR="00030231" w:rsidRDefault="00030231" w:rsidP="007D7D7F">
            <w:r>
              <w:t>-5103.05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2692.64</w:t>
            </w:r>
          </w:p>
        </w:tc>
        <w:tc>
          <w:tcPr>
            <w:tcW w:w="1915" w:type="dxa"/>
          </w:tcPr>
          <w:p w:rsidR="00030231" w:rsidRDefault="00030231" w:rsidP="007D7D7F">
            <w:r>
              <w:t>-5102.25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2693.7</w:t>
            </w:r>
          </w:p>
        </w:tc>
        <w:tc>
          <w:tcPr>
            <w:tcW w:w="1915" w:type="dxa"/>
          </w:tcPr>
          <w:p w:rsidR="00030231" w:rsidRDefault="00030231" w:rsidP="007D7D7F">
            <w:r>
              <w:t>-5101.57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2694.83</w:t>
            </w:r>
          </w:p>
        </w:tc>
        <w:tc>
          <w:tcPr>
            <w:tcW w:w="1915" w:type="dxa"/>
          </w:tcPr>
          <w:p w:rsidR="00030231" w:rsidRDefault="00030231" w:rsidP="007D7D7F">
            <w:r>
              <w:t>-5101.04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2696.03</w:t>
            </w:r>
          </w:p>
        </w:tc>
        <w:tc>
          <w:tcPr>
            <w:tcW w:w="1915" w:type="dxa"/>
          </w:tcPr>
          <w:p w:rsidR="00030231" w:rsidRDefault="00030231" w:rsidP="007D7D7F">
            <w:r>
              <w:t>-5100.65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2697.26</w:t>
            </w:r>
          </w:p>
        </w:tc>
        <w:tc>
          <w:tcPr>
            <w:tcW w:w="1915" w:type="dxa"/>
          </w:tcPr>
          <w:p w:rsidR="00030231" w:rsidRDefault="00030231" w:rsidP="007D7D7F">
            <w:r>
              <w:t>-5100.42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0° 14' 22''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2698.51</w:t>
            </w:r>
          </w:p>
        </w:tc>
        <w:tc>
          <w:tcPr>
            <w:tcW w:w="1915" w:type="dxa"/>
          </w:tcPr>
          <w:p w:rsidR="00030231" w:rsidRDefault="00030231" w:rsidP="007D7D7F">
            <w:r>
              <w:t>-5100.34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359° 58'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2595.77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-4959.53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-4959.53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-4959.61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-4959.84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2605.46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-4960.77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2609.48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-4964.17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-4965.27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-4966.44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-4967.66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-4968.9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269° 58'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-4970.16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2611.75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-4976.62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2610.82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-4978.89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2609.48</w:t>
            </w:r>
          </w:p>
        </w:tc>
        <w:tc>
          <w:tcPr>
            <w:tcW w:w="1915" w:type="dxa"/>
          </w:tcPr>
          <w:p w:rsidR="00030231" w:rsidRDefault="00030231" w:rsidP="007D7D7F">
            <w:r>
              <w:t>-4979.9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2605.45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2603.03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179° 58'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2595.77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-4983.53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2594.52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2593.29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-4983.21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2592.09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2590.95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-4982.29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2589.89</w:t>
            </w:r>
          </w:p>
        </w:tc>
        <w:tc>
          <w:tcPr>
            <w:tcW w:w="1915" w:type="dxa"/>
          </w:tcPr>
          <w:p w:rsidR="00030231" w:rsidRDefault="00030231" w:rsidP="007D7D7F">
            <w:r>
              <w:t>-4981.62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2588.93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-4980.82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-4979.9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2587.33</w:t>
            </w:r>
          </w:p>
        </w:tc>
        <w:tc>
          <w:tcPr>
            <w:tcW w:w="1915" w:type="dxa"/>
          </w:tcPr>
          <w:p w:rsidR="00030231" w:rsidRDefault="00030231" w:rsidP="007D7D7F">
            <w:r>
              <w:t>-4978.89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2586.72</w:t>
            </w:r>
          </w:p>
        </w:tc>
        <w:tc>
          <w:tcPr>
            <w:tcW w:w="1915" w:type="dxa"/>
          </w:tcPr>
          <w:p w:rsidR="00030231" w:rsidRDefault="00030231" w:rsidP="007D7D7F">
            <w:r>
              <w:t>-4977.79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2586.26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-4976.62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2585.95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-4975.4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2585.79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-4974.16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89° 58' 30''</w:t>
            </w:r>
          </w:p>
        </w:tc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2585.79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-4972.9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2585.79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-4968.9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2585.95</w:t>
            </w:r>
          </w:p>
        </w:tc>
        <w:tc>
          <w:tcPr>
            <w:tcW w:w="1915" w:type="dxa"/>
          </w:tcPr>
          <w:p w:rsidR="00030231" w:rsidRDefault="00030231" w:rsidP="007D7D7F">
            <w:r>
              <w:t>-4967.65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2586.26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-4966.44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2586.73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-4965.27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2587.33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-4964.17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2588.07</w:t>
            </w:r>
          </w:p>
        </w:tc>
        <w:tc>
          <w:tcPr>
            <w:tcW w:w="1915" w:type="dxa"/>
          </w:tcPr>
          <w:p w:rsidR="00030231" w:rsidRDefault="00030231" w:rsidP="007D7D7F">
            <w:r>
              <w:t>-4963.15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2588.93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-4962.24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2589.9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-4961.44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2590.96</w:t>
            </w:r>
          </w:p>
        </w:tc>
        <w:tc>
          <w:tcPr>
            <w:tcW w:w="1915" w:type="dxa"/>
          </w:tcPr>
          <w:p w:rsidR="00030231" w:rsidRDefault="00030231" w:rsidP="007D7D7F">
            <w:r>
              <w:t>-4960.76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2592.09</w:t>
            </w:r>
          </w:p>
        </w:tc>
        <w:tc>
          <w:tcPr>
            <w:tcW w:w="1915" w:type="dxa"/>
          </w:tcPr>
          <w:p w:rsidR="00030231" w:rsidRDefault="00030231" w:rsidP="007D7D7F">
            <w:r>
              <w:t>-4960.23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2593.29</w:t>
            </w:r>
          </w:p>
        </w:tc>
        <w:tc>
          <w:tcPr>
            <w:tcW w:w="1915" w:type="dxa"/>
          </w:tcPr>
          <w:p w:rsidR="00030231" w:rsidRDefault="00030231" w:rsidP="007D7D7F">
            <w:r>
              <w:t>-4959.84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2594.52</w:t>
            </w:r>
          </w:p>
        </w:tc>
        <w:tc>
          <w:tcPr>
            <w:tcW w:w="1915" w:type="dxa"/>
          </w:tcPr>
          <w:p w:rsidR="00030231" w:rsidRDefault="00030231" w:rsidP="007D7D7F">
            <w:r>
              <w:t>-4959.61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</w:t>
            </w:r>
          </w:p>
        </w:tc>
        <w:tc>
          <w:tcPr>
            <w:tcW w:w="1914" w:type="dxa"/>
          </w:tcPr>
          <w:p w:rsidR="00030231" w:rsidRDefault="00030231" w:rsidP="007D7D7F">
            <w:r>
              <w:t>356°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2608.13</w:t>
            </w:r>
          </w:p>
        </w:tc>
        <w:tc>
          <w:tcPr>
            <w:tcW w:w="1915" w:type="dxa"/>
          </w:tcPr>
          <w:p w:rsidR="00030231" w:rsidRDefault="00030231" w:rsidP="007D7D7F">
            <w:r>
              <w:t>-4794.84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</w:t>
            </w:r>
          </w:p>
        </w:tc>
        <w:tc>
          <w:tcPr>
            <w:tcW w:w="1914" w:type="dxa"/>
          </w:tcPr>
          <w:p w:rsidR="00030231" w:rsidRDefault="00030231" w:rsidP="007D7D7F">
            <w:r>
              <w:t>349°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2609.38</w:t>
            </w:r>
          </w:p>
        </w:tc>
        <w:tc>
          <w:tcPr>
            <w:tcW w:w="1915" w:type="dxa"/>
          </w:tcPr>
          <w:p w:rsidR="00030231" w:rsidRDefault="00030231" w:rsidP="007D7D7F">
            <w:r>
              <w:t>-4794.92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</w:t>
            </w:r>
          </w:p>
        </w:tc>
        <w:tc>
          <w:tcPr>
            <w:tcW w:w="1914" w:type="dxa"/>
          </w:tcPr>
          <w:p w:rsidR="00030231" w:rsidRDefault="00030231" w:rsidP="007D7D7F">
            <w:r>
              <w:t>341°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2610.61</w:t>
            </w:r>
          </w:p>
        </w:tc>
        <w:tc>
          <w:tcPr>
            <w:tcW w:w="1915" w:type="dxa"/>
          </w:tcPr>
          <w:p w:rsidR="00030231" w:rsidRDefault="00030231" w:rsidP="007D7D7F">
            <w:r>
              <w:t>-4795.16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</w:t>
            </w:r>
          </w:p>
        </w:tc>
        <w:tc>
          <w:tcPr>
            <w:tcW w:w="1914" w:type="dxa"/>
          </w:tcPr>
          <w:p w:rsidR="00030231" w:rsidRDefault="00030231" w:rsidP="007D7D7F">
            <w:r>
              <w:t>334°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-4795.54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2612.94</w:t>
            </w:r>
          </w:p>
        </w:tc>
        <w:tc>
          <w:tcPr>
            <w:tcW w:w="1915" w:type="dxa"/>
          </w:tcPr>
          <w:p w:rsidR="00030231" w:rsidRDefault="00030231" w:rsidP="007D7D7F">
            <w:r>
              <w:t>-4796.08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327° 15' 11''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2614</w:t>
            </w:r>
          </w:p>
        </w:tc>
        <w:tc>
          <w:tcPr>
            <w:tcW w:w="1915" w:type="dxa"/>
          </w:tcPr>
          <w:p w:rsidR="00030231" w:rsidRDefault="00030231" w:rsidP="007D7D7F">
            <w:r>
              <w:t>-4796.75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7</w:t>
            </w:r>
          </w:p>
        </w:tc>
        <w:tc>
          <w:tcPr>
            <w:tcW w:w="1914" w:type="dxa"/>
          </w:tcPr>
          <w:p w:rsidR="00030231" w:rsidRDefault="00030231" w:rsidP="007D7D7F">
            <w:r>
              <w:t>320°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2619.05</w:t>
            </w:r>
          </w:p>
        </w:tc>
        <w:tc>
          <w:tcPr>
            <w:tcW w:w="1915" w:type="dxa"/>
          </w:tcPr>
          <w:p w:rsidR="00030231" w:rsidRDefault="00030231" w:rsidP="007D7D7F">
            <w:r>
              <w:t>-4800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8</w:t>
            </w:r>
          </w:p>
        </w:tc>
        <w:tc>
          <w:tcPr>
            <w:tcW w:w="1914" w:type="dxa"/>
          </w:tcPr>
          <w:p w:rsidR="00030231" w:rsidRDefault="00030231" w:rsidP="007D7D7F">
            <w:r>
              <w:t>313°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2620.02</w:t>
            </w:r>
          </w:p>
        </w:tc>
        <w:tc>
          <w:tcPr>
            <w:tcW w:w="1915" w:type="dxa"/>
          </w:tcPr>
          <w:p w:rsidR="00030231" w:rsidRDefault="00030231" w:rsidP="007D7D7F">
            <w:r>
              <w:t>-4800.8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9</w:t>
            </w:r>
          </w:p>
        </w:tc>
        <w:tc>
          <w:tcPr>
            <w:tcW w:w="1914" w:type="dxa"/>
          </w:tcPr>
          <w:p w:rsidR="00030231" w:rsidRDefault="00030231" w:rsidP="007D7D7F">
            <w:r>
              <w:t>305°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2620.88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-4801.71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10</w:t>
            </w:r>
          </w:p>
        </w:tc>
        <w:tc>
          <w:tcPr>
            <w:tcW w:w="1914" w:type="dxa"/>
          </w:tcPr>
          <w:p w:rsidR="00030231" w:rsidRDefault="00030231" w:rsidP="007D7D7F">
            <w:r>
              <w:t>298°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2621.62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-4802.73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11</w:t>
            </w:r>
          </w:p>
        </w:tc>
        <w:tc>
          <w:tcPr>
            <w:tcW w:w="1914" w:type="dxa"/>
          </w:tcPr>
          <w:p w:rsidR="00030231" w:rsidRDefault="00030231" w:rsidP="007D7D7F">
            <w:r>
              <w:t>291°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2622.22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-4803.83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284°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-4805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13</w:t>
            </w:r>
          </w:p>
        </w:tc>
        <w:tc>
          <w:tcPr>
            <w:tcW w:w="1914" w:type="dxa"/>
          </w:tcPr>
          <w:p w:rsidR="00030231" w:rsidRDefault="00030231" w:rsidP="007D7D7F">
            <w:r>
              <w:t>277°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-4806.21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14</w:t>
            </w:r>
          </w:p>
        </w:tc>
        <w:tc>
          <w:tcPr>
            <w:tcW w:w="1914" w:type="dxa"/>
          </w:tcPr>
          <w:p w:rsidR="00030231" w:rsidRDefault="00030231" w:rsidP="007D7D7F">
            <w:r>
              <w:t>270°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-4807.46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15</w:t>
            </w:r>
          </w:p>
        </w:tc>
        <w:tc>
          <w:tcPr>
            <w:tcW w:w="1914" w:type="dxa"/>
          </w:tcPr>
          <w:p w:rsidR="00030231" w:rsidRDefault="00030231" w:rsidP="007D7D7F">
            <w:r>
              <w:t>262°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2623.15</w:t>
            </w:r>
          </w:p>
        </w:tc>
        <w:tc>
          <w:tcPr>
            <w:tcW w:w="1915" w:type="dxa"/>
          </w:tcPr>
          <w:p w:rsidR="00030231" w:rsidRDefault="00030231" w:rsidP="007D7D7F">
            <w:r>
              <w:t>-4808.72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16</w:t>
            </w:r>
          </w:p>
        </w:tc>
        <w:tc>
          <w:tcPr>
            <w:tcW w:w="1914" w:type="dxa"/>
          </w:tcPr>
          <w:p w:rsidR="00030231" w:rsidRDefault="00030231" w:rsidP="007D7D7F">
            <w:r>
              <w:t>255°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2623</w:t>
            </w:r>
          </w:p>
        </w:tc>
        <w:tc>
          <w:tcPr>
            <w:tcW w:w="1915" w:type="dxa"/>
          </w:tcPr>
          <w:p w:rsidR="00030231" w:rsidRDefault="00030231" w:rsidP="007D7D7F">
            <w:r>
              <w:t>-4809.96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17</w:t>
            </w:r>
          </w:p>
        </w:tc>
        <w:tc>
          <w:tcPr>
            <w:tcW w:w="1914" w:type="dxa"/>
          </w:tcPr>
          <w:p w:rsidR="00030231" w:rsidRDefault="00030231" w:rsidP="007D7D7F">
            <w:r>
              <w:t>248°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2622.68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-4811.18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18</w:t>
            </w:r>
          </w:p>
        </w:tc>
        <w:tc>
          <w:tcPr>
            <w:tcW w:w="1914" w:type="dxa"/>
          </w:tcPr>
          <w:p w:rsidR="00030231" w:rsidRDefault="00030231" w:rsidP="007D7D7F">
            <w:r>
              <w:t>241°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2622.22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-4812.35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19</w:t>
            </w:r>
          </w:p>
        </w:tc>
        <w:tc>
          <w:tcPr>
            <w:tcW w:w="1914" w:type="dxa"/>
          </w:tcPr>
          <w:p w:rsidR="00030231" w:rsidRDefault="00030231" w:rsidP="007D7D7F">
            <w:r>
              <w:t>237° 15' 10''</w:t>
            </w:r>
          </w:p>
        </w:tc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2621.62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-4813.45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20</w:t>
            </w:r>
          </w:p>
        </w:tc>
        <w:tc>
          <w:tcPr>
            <w:tcW w:w="1914" w:type="dxa"/>
          </w:tcPr>
          <w:p w:rsidR="00030231" w:rsidRDefault="00030231" w:rsidP="007D7D7F">
            <w:r>
              <w:t>234°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2615.12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-4823.54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21</w:t>
            </w:r>
          </w:p>
        </w:tc>
        <w:tc>
          <w:tcPr>
            <w:tcW w:w="1914" w:type="dxa"/>
          </w:tcPr>
          <w:p w:rsidR="00030231" w:rsidRDefault="00030231" w:rsidP="007D7D7F">
            <w:r>
              <w:t>226°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2614.39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-4824.55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22</w:t>
            </w:r>
          </w:p>
        </w:tc>
        <w:tc>
          <w:tcPr>
            <w:tcW w:w="1914" w:type="dxa"/>
          </w:tcPr>
          <w:p w:rsidR="00030231" w:rsidRDefault="00030231" w:rsidP="007D7D7F">
            <w:r>
              <w:t>219°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2613.53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-4825.47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23</w:t>
            </w:r>
          </w:p>
        </w:tc>
        <w:tc>
          <w:tcPr>
            <w:tcW w:w="1914" w:type="dxa"/>
          </w:tcPr>
          <w:p w:rsidR="00030231" w:rsidRDefault="00030231" w:rsidP="007D7D7F">
            <w:r>
              <w:t>212°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2612.56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-4826.27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24</w:t>
            </w:r>
          </w:p>
        </w:tc>
        <w:tc>
          <w:tcPr>
            <w:tcW w:w="1914" w:type="dxa"/>
          </w:tcPr>
          <w:p w:rsidR="00030231" w:rsidRDefault="00030231" w:rsidP="007D7D7F">
            <w:r>
              <w:t>205°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2611.5</w:t>
            </w:r>
          </w:p>
        </w:tc>
        <w:tc>
          <w:tcPr>
            <w:tcW w:w="1915" w:type="dxa"/>
          </w:tcPr>
          <w:p w:rsidR="00030231" w:rsidRDefault="00030231" w:rsidP="007D7D7F">
            <w:r>
              <w:t>-4826.94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25</w:t>
            </w:r>
          </w:p>
        </w:tc>
        <w:tc>
          <w:tcPr>
            <w:tcW w:w="1914" w:type="dxa"/>
          </w:tcPr>
          <w:p w:rsidR="00030231" w:rsidRDefault="00030231" w:rsidP="007D7D7F">
            <w:r>
              <w:t>198°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2610.36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26</w:t>
            </w:r>
          </w:p>
        </w:tc>
        <w:tc>
          <w:tcPr>
            <w:tcW w:w="1914" w:type="dxa"/>
          </w:tcPr>
          <w:p w:rsidR="00030231" w:rsidRDefault="00030231" w:rsidP="007D7D7F">
            <w:r>
              <w:t>190°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2609.17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27</w:t>
            </w:r>
          </w:p>
        </w:tc>
        <w:tc>
          <w:tcPr>
            <w:tcW w:w="1914" w:type="dxa"/>
          </w:tcPr>
          <w:p w:rsidR="00030231" w:rsidRDefault="00030231" w:rsidP="007D7D7F">
            <w:r>
              <w:t>183°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2607.93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28</w:t>
            </w:r>
          </w:p>
        </w:tc>
        <w:tc>
          <w:tcPr>
            <w:tcW w:w="1914" w:type="dxa"/>
          </w:tcPr>
          <w:p w:rsidR="00030231" w:rsidRDefault="00030231" w:rsidP="007D7D7F">
            <w:r>
              <w:t>176° 23'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-4828.18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29</w:t>
            </w:r>
          </w:p>
        </w:tc>
        <w:tc>
          <w:tcPr>
            <w:tcW w:w="1914" w:type="dxa"/>
          </w:tcPr>
          <w:p w:rsidR="00030231" w:rsidRDefault="00030231" w:rsidP="007D7D7F">
            <w:r>
              <w:t>169°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2605.43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-4828.1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30</w:t>
            </w:r>
          </w:p>
        </w:tc>
        <w:tc>
          <w:tcPr>
            <w:tcW w:w="1914" w:type="dxa"/>
          </w:tcPr>
          <w:p w:rsidR="00030231" w:rsidRDefault="00030231" w:rsidP="007D7D7F">
            <w:r>
              <w:t>161°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-4827.87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31</w:t>
            </w:r>
          </w:p>
        </w:tc>
        <w:tc>
          <w:tcPr>
            <w:tcW w:w="1914" w:type="dxa"/>
          </w:tcPr>
          <w:p w:rsidR="00030231" w:rsidRDefault="00030231" w:rsidP="007D7D7F">
            <w:r>
              <w:t>154° 48'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-4827.48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32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2601.86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-4826.94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33</w:t>
            </w:r>
          </w:p>
        </w:tc>
        <w:tc>
          <w:tcPr>
            <w:tcW w:w="1914" w:type="dxa"/>
          </w:tcPr>
          <w:p w:rsidR="00030231" w:rsidRDefault="00030231" w:rsidP="007D7D7F">
            <w:r>
              <w:t>147° 15' 10''</w:t>
            </w:r>
          </w:p>
        </w:tc>
        <w:tc>
          <w:tcPr>
            <w:tcW w:w="1914" w:type="dxa"/>
          </w:tcPr>
          <w:p w:rsidR="00030231" w:rsidRDefault="00030231" w:rsidP="007D7D7F">
            <w:r>
              <w:t>6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2600.8</w:t>
            </w:r>
          </w:p>
        </w:tc>
        <w:tc>
          <w:tcPr>
            <w:tcW w:w="1915" w:type="dxa"/>
          </w:tcPr>
          <w:p w:rsidR="00030231" w:rsidRDefault="00030231" w:rsidP="007D7D7F">
            <w:r>
              <w:t>-4826.27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lastRenderedPageBreak/>
              <w:t>34</w:t>
            </w:r>
          </w:p>
        </w:tc>
        <w:tc>
          <w:tcPr>
            <w:tcW w:w="1914" w:type="dxa"/>
          </w:tcPr>
          <w:p w:rsidR="00030231" w:rsidRDefault="00030231" w:rsidP="007D7D7F">
            <w:r>
              <w:t>140°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2595.76</w:t>
            </w:r>
          </w:p>
        </w:tc>
        <w:tc>
          <w:tcPr>
            <w:tcW w:w="1915" w:type="dxa"/>
          </w:tcPr>
          <w:p w:rsidR="00030231" w:rsidRDefault="00030231" w:rsidP="007D7D7F">
            <w:r>
              <w:t>-4823.02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35</w:t>
            </w:r>
          </w:p>
        </w:tc>
        <w:tc>
          <w:tcPr>
            <w:tcW w:w="1914" w:type="dxa"/>
          </w:tcPr>
          <w:p w:rsidR="00030231" w:rsidRDefault="00030231" w:rsidP="007D7D7F">
            <w:r>
              <w:t>133° 12'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2594.79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-4822.22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36</w:t>
            </w:r>
          </w:p>
        </w:tc>
        <w:tc>
          <w:tcPr>
            <w:tcW w:w="1914" w:type="dxa"/>
          </w:tcPr>
          <w:p w:rsidR="00030231" w:rsidRDefault="00030231" w:rsidP="007D7D7F">
            <w:r>
              <w:t>125° 59'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2593.93</w:t>
            </w:r>
          </w:p>
        </w:tc>
        <w:tc>
          <w:tcPr>
            <w:tcW w:w="1915" w:type="dxa"/>
          </w:tcPr>
          <w:p w:rsidR="00030231" w:rsidRDefault="00030231" w:rsidP="007D7D7F">
            <w:r>
              <w:t>-4821.31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37</w:t>
            </w:r>
          </w:p>
        </w:tc>
        <w:tc>
          <w:tcPr>
            <w:tcW w:w="1914" w:type="dxa"/>
          </w:tcPr>
          <w:p w:rsidR="00030231" w:rsidRDefault="00030231" w:rsidP="007D7D7F">
            <w:r>
              <w:t>118°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2593.19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-4820.29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38</w:t>
            </w:r>
          </w:p>
        </w:tc>
        <w:tc>
          <w:tcPr>
            <w:tcW w:w="1914" w:type="dxa"/>
          </w:tcPr>
          <w:p w:rsidR="00030231" w:rsidRDefault="00030231" w:rsidP="007D7D7F">
            <w:r>
              <w:t>111° 35'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2592.59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-4819.19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39</w:t>
            </w:r>
          </w:p>
        </w:tc>
        <w:tc>
          <w:tcPr>
            <w:tcW w:w="1914" w:type="dxa"/>
          </w:tcPr>
          <w:p w:rsidR="00030231" w:rsidRDefault="00030231" w:rsidP="007D7D7F">
            <w:r>
              <w:t>104° 24'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-4818.02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40</w:t>
            </w:r>
          </w:p>
        </w:tc>
        <w:tc>
          <w:tcPr>
            <w:tcW w:w="1914" w:type="dxa"/>
          </w:tcPr>
          <w:p w:rsidR="00030231" w:rsidRDefault="00030231" w:rsidP="007D7D7F">
            <w:r>
              <w:t>97°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-4816.81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41</w:t>
            </w:r>
          </w:p>
        </w:tc>
        <w:tc>
          <w:tcPr>
            <w:tcW w:w="1914" w:type="dxa"/>
          </w:tcPr>
          <w:p w:rsidR="00030231" w:rsidRDefault="00030231" w:rsidP="007D7D7F">
            <w:r>
              <w:t>90°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2591.65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-4815.56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42</w:t>
            </w:r>
          </w:p>
        </w:tc>
        <w:tc>
          <w:tcPr>
            <w:tcW w:w="1914" w:type="dxa"/>
          </w:tcPr>
          <w:p w:rsidR="00030231" w:rsidRDefault="00030231" w:rsidP="007D7D7F">
            <w:r>
              <w:t>82°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2591.65</w:t>
            </w:r>
          </w:p>
        </w:tc>
        <w:tc>
          <w:tcPr>
            <w:tcW w:w="1915" w:type="dxa"/>
          </w:tcPr>
          <w:p w:rsidR="00030231" w:rsidRDefault="00030231" w:rsidP="007D7D7F">
            <w:r>
              <w:t>-4814.31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43</w:t>
            </w:r>
          </w:p>
        </w:tc>
        <w:tc>
          <w:tcPr>
            <w:tcW w:w="1914" w:type="dxa"/>
          </w:tcPr>
          <w:p w:rsidR="00030231" w:rsidRDefault="00030231" w:rsidP="007D7D7F">
            <w:r>
              <w:t>75°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2591.81</w:t>
            </w:r>
          </w:p>
        </w:tc>
        <w:tc>
          <w:tcPr>
            <w:tcW w:w="1915" w:type="dxa"/>
          </w:tcPr>
          <w:p w:rsidR="00030231" w:rsidRDefault="00030231" w:rsidP="007D7D7F">
            <w:r>
              <w:t>-4813.06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44</w:t>
            </w:r>
          </w:p>
        </w:tc>
        <w:tc>
          <w:tcPr>
            <w:tcW w:w="1914" w:type="dxa"/>
          </w:tcPr>
          <w:p w:rsidR="00030231" w:rsidRDefault="00030231" w:rsidP="007D7D7F">
            <w:r>
              <w:t>68°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2592.12</w:t>
            </w:r>
          </w:p>
        </w:tc>
        <w:tc>
          <w:tcPr>
            <w:tcW w:w="1915" w:type="dxa"/>
          </w:tcPr>
          <w:p w:rsidR="00030231" w:rsidRDefault="00030231" w:rsidP="007D7D7F">
            <w:r>
              <w:t>-4811.84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45</w:t>
            </w:r>
          </w:p>
        </w:tc>
        <w:tc>
          <w:tcPr>
            <w:tcW w:w="1914" w:type="dxa"/>
          </w:tcPr>
          <w:p w:rsidR="00030231" w:rsidRDefault="00030231" w:rsidP="007D7D7F">
            <w:r>
              <w:t>61° 11'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2592.59</w:t>
            </w:r>
          </w:p>
        </w:tc>
        <w:tc>
          <w:tcPr>
            <w:tcW w:w="1915" w:type="dxa"/>
          </w:tcPr>
          <w:p w:rsidR="00030231" w:rsidRDefault="00030231" w:rsidP="007D7D7F">
            <w:r>
              <w:t>-4810.68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46</w:t>
            </w:r>
          </w:p>
        </w:tc>
        <w:tc>
          <w:tcPr>
            <w:tcW w:w="1914" w:type="dxa"/>
          </w:tcPr>
          <w:p w:rsidR="00030231" w:rsidRDefault="00030231" w:rsidP="007D7D7F">
            <w:r>
              <w:t>57° 15' 10''</w:t>
            </w:r>
          </w:p>
        </w:tc>
        <w:tc>
          <w:tcPr>
            <w:tcW w:w="1914" w:type="dxa"/>
          </w:tcPr>
          <w:p w:rsidR="00030231" w:rsidRDefault="00030231" w:rsidP="007D7D7F">
            <w:r>
              <w:t>12</w:t>
            </w:r>
          </w:p>
        </w:tc>
        <w:tc>
          <w:tcPr>
            <w:tcW w:w="1914" w:type="dxa"/>
          </w:tcPr>
          <w:p w:rsidR="00030231" w:rsidRDefault="00030231" w:rsidP="007D7D7F">
            <w:r>
              <w:t>2593.19</w:t>
            </w:r>
          </w:p>
        </w:tc>
        <w:tc>
          <w:tcPr>
            <w:tcW w:w="1915" w:type="dxa"/>
          </w:tcPr>
          <w:p w:rsidR="00030231" w:rsidRDefault="00030231" w:rsidP="007D7D7F">
            <w:r>
              <w:t>-4809.58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47</w:t>
            </w:r>
          </w:p>
        </w:tc>
        <w:tc>
          <w:tcPr>
            <w:tcW w:w="1914" w:type="dxa"/>
          </w:tcPr>
          <w:p w:rsidR="00030231" w:rsidRDefault="00030231" w:rsidP="007D7D7F">
            <w:r>
              <w:t>54°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2599.68</w:t>
            </w:r>
          </w:p>
        </w:tc>
        <w:tc>
          <w:tcPr>
            <w:tcW w:w="1915" w:type="dxa"/>
          </w:tcPr>
          <w:p w:rsidR="00030231" w:rsidRDefault="00030231" w:rsidP="007D7D7F">
            <w:r>
              <w:t>-4799.48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48</w:t>
            </w:r>
          </w:p>
        </w:tc>
        <w:tc>
          <w:tcPr>
            <w:tcW w:w="1914" w:type="dxa"/>
          </w:tcPr>
          <w:p w:rsidR="00030231" w:rsidRDefault="00030231" w:rsidP="007D7D7F">
            <w:r>
              <w:t>46° 47'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2600.42</w:t>
            </w:r>
          </w:p>
        </w:tc>
        <w:tc>
          <w:tcPr>
            <w:tcW w:w="1915" w:type="dxa"/>
          </w:tcPr>
          <w:p w:rsidR="00030231" w:rsidRDefault="00030231" w:rsidP="007D7D7F">
            <w:r>
              <w:t>-4798.47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49</w:t>
            </w:r>
          </w:p>
        </w:tc>
        <w:tc>
          <w:tcPr>
            <w:tcW w:w="1914" w:type="dxa"/>
          </w:tcPr>
          <w:p w:rsidR="00030231" w:rsidRDefault="00030231" w:rsidP="007D7D7F">
            <w:r>
              <w:t>39° 35' 60''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2601.28</w:t>
            </w:r>
          </w:p>
        </w:tc>
        <w:tc>
          <w:tcPr>
            <w:tcW w:w="1915" w:type="dxa"/>
          </w:tcPr>
          <w:p w:rsidR="00030231" w:rsidRDefault="00030231" w:rsidP="007D7D7F">
            <w:r>
              <w:t>-4797.55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50</w:t>
            </w:r>
          </w:p>
        </w:tc>
        <w:tc>
          <w:tcPr>
            <w:tcW w:w="1914" w:type="dxa"/>
          </w:tcPr>
          <w:p w:rsidR="00030231" w:rsidRDefault="00030231" w:rsidP="007D7D7F">
            <w:r>
              <w:t>32° 24' 1''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2602.25</w:t>
            </w:r>
          </w:p>
        </w:tc>
        <w:tc>
          <w:tcPr>
            <w:tcW w:w="1915" w:type="dxa"/>
          </w:tcPr>
          <w:p w:rsidR="00030231" w:rsidRDefault="00030231" w:rsidP="007D7D7F">
            <w:r>
              <w:t>-4796.75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51</w:t>
            </w:r>
          </w:p>
        </w:tc>
        <w:tc>
          <w:tcPr>
            <w:tcW w:w="1914" w:type="dxa"/>
          </w:tcPr>
          <w:p w:rsidR="00030231" w:rsidRDefault="00030231" w:rsidP="007D7D7F">
            <w:r>
              <w:t>25° 11' 59''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2603.31</w:t>
            </w:r>
          </w:p>
        </w:tc>
        <w:tc>
          <w:tcPr>
            <w:tcW w:w="1915" w:type="dxa"/>
          </w:tcPr>
          <w:p w:rsidR="00030231" w:rsidRDefault="00030231" w:rsidP="007D7D7F">
            <w:r>
              <w:t>-4796.08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52</w:t>
            </w:r>
          </w:p>
        </w:tc>
        <w:tc>
          <w:tcPr>
            <w:tcW w:w="1914" w:type="dxa"/>
          </w:tcPr>
          <w:p w:rsidR="00030231" w:rsidRDefault="00030231" w:rsidP="007D7D7F">
            <w:r>
              <w:t>18° 0'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2604.44</w:t>
            </w:r>
          </w:p>
        </w:tc>
        <w:tc>
          <w:tcPr>
            <w:tcW w:w="1915" w:type="dxa"/>
          </w:tcPr>
          <w:p w:rsidR="00030231" w:rsidRDefault="00030231" w:rsidP="007D7D7F">
            <w:r>
              <w:t>-4795.54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53</w:t>
            </w:r>
          </w:p>
        </w:tc>
        <w:tc>
          <w:tcPr>
            <w:tcW w:w="1914" w:type="dxa"/>
          </w:tcPr>
          <w:p w:rsidR="00030231" w:rsidRDefault="00030231" w:rsidP="007D7D7F">
            <w:r>
              <w:t>10° 48'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2605.64</w:t>
            </w:r>
          </w:p>
        </w:tc>
        <w:tc>
          <w:tcPr>
            <w:tcW w:w="1915" w:type="dxa"/>
          </w:tcPr>
          <w:p w:rsidR="00030231" w:rsidRDefault="00030231" w:rsidP="007D7D7F">
            <w:r>
              <w:t>-4795.16</w:t>
            </w:r>
          </w:p>
        </w:tc>
      </w:tr>
      <w:tr w:rsidR="0003023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030231" w:rsidRDefault="00030231" w:rsidP="007D7D7F">
            <w:r>
              <w:t>54</w:t>
            </w:r>
          </w:p>
        </w:tc>
        <w:tc>
          <w:tcPr>
            <w:tcW w:w="1914" w:type="dxa"/>
          </w:tcPr>
          <w:p w:rsidR="00030231" w:rsidRDefault="00030231" w:rsidP="007D7D7F">
            <w:r>
              <w:t>3° 36' 0''</w:t>
            </w:r>
          </w:p>
        </w:tc>
        <w:tc>
          <w:tcPr>
            <w:tcW w:w="1914" w:type="dxa"/>
          </w:tcPr>
          <w:p w:rsidR="00030231" w:rsidRDefault="00030231" w:rsidP="007D7D7F">
            <w:r>
              <w:t>1.26</w:t>
            </w:r>
          </w:p>
        </w:tc>
        <w:tc>
          <w:tcPr>
            <w:tcW w:w="1914" w:type="dxa"/>
          </w:tcPr>
          <w:p w:rsidR="00030231" w:rsidRDefault="00030231" w:rsidP="007D7D7F">
            <w:r>
              <w:t>2606.87</w:t>
            </w:r>
          </w:p>
        </w:tc>
        <w:tc>
          <w:tcPr>
            <w:tcW w:w="1915" w:type="dxa"/>
          </w:tcPr>
          <w:p w:rsidR="00030231" w:rsidRDefault="00030231" w:rsidP="007D7D7F">
            <w:r>
              <w:t>-4794.92</w:t>
            </w:r>
          </w:p>
        </w:tc>
      </w:tr>
    </w:tbl>
    <w:p w:rsidR="00220145" w:rsidRPr="00A43F2A" w:rsidRDefault="00220145" w:rsidP="00220145">
      <w:pPr>
        <w:jc w:val="center"/>
        <w:rPr>
          <w:b/>
          <w:color w:val="FF0000"/>
          <w:sz w:val="28"/>
          <w:szCs w:val="28"/>
        </w:rPr>
      </w:pPr>
    </w:p>
    <w:p w:rsidR="003C432C" w:rsidRPr="00CC1CE2" w:rsidRDefault="003C432C" w:rsidP="00220145">
      <w:pPr>
        <w:jc w:val="center"/>
        <w:rPr>
          <w:b/>
          <w:sz w:val="28"/>
          <w:szCs w:val="28"/>
        </w:rPr>
      </w:pPr>
      <w:r w:rsidRPr="00CC1CE2">
        <w:rPr>
          <w:b/>
          <w:sz w:val="28"/>
          <w:szCs w:val="28"/>
        </w:rPr>
        <w:t>Охранн</w:t>
      </w:r>
      <w:r w:rsidR="00707A09" w:rsidRPr="00CC1CE2">
        <w:rPr>
          <w:b/>
          <w:sz w:val="28"/>
          <w:szCs w:val="28"/>
        </w:rPr>
        <w:t>ые</w:t>
      </w:r>
      <w:r w:rsidRPr="00CC1CE2">
        <w:rPr>
          <w:b/>
          <w:sz w:val="28"/>
          <w:szCs w:val="28"/>
        </w:rPr>
        <w:t xml:space="preserve"> зон</w:t>
      </w:r>
      <w:r w:rsidR="00707A09" w:rsidRPr="00CC1CE2">
        <w:rPr>
          <w:b/>
          <w:sz w:val="28"/>
          <w:szCs w:val="28"/>
        </w:rPr>
        <w:t>ы</w:t>
      </w:r>
      <w:r w:rsidRPr="00CC1CE2">
        <w:rPr>
          <w:b/>
          <w:sz w:val="28"/>
          <w:szCs w:val="28"/>
        </w:rPr>
        <w:t xml:space="preserve"> сетей водоотведения</w:t>
      </w:r>
      <w:r w:rsidR="00CC1CE2">
        <w:rPr>
          <w:b/>
          <w:sz w:val="28"/>
          <w:szCs w:val="28"/>
        </w:rPr>
        <w:t xml:space="preserve"> (планируемые)</w:t>
      </w:r>
    </w:p>
    <w:p w:rsidR="00CC1CE2" w:rsidRPr="00A43F2A" w:rsidRDefault="00CC1CE2" w:rsidP="00220145">
      <w:pPr>
        <w:jc w:val="center"/>
        <w:rPr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Pr="0015164E" w:rsidRDefault="00CC1CE2" w:rsidP="007D7D7F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CC1CE2" w:rsidRPr="0015164E" w:rsidRDefault="00CC1CE2" w:rsidP="007D7D7F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CC1CE2" w:rsidRPr="0015164E" w:rsidRDefault="00CC1CE2" w:rsidP="007D7D7F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CC1CE2" w:rsidRPr="0015164E" w:rsidRDefault="00CC1CE2" w:rsidP="007D7D7F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CC1CE2" w:rsidRPr="0015164E" w:rsidRDefault="00CC1CE2" w:rsidP="007D7D7F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2361.18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2361.55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2361.92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-4610.16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2362.28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</w:t>
            </w:r>
          </w:p>
        </w:tc>
        <w:tc>
          <w:tcPr>
            <w:tcW w:w="1914" w:type="dxa"/>
          </w:tcPr>
          <w:p w:rsidR="00CC1CE2" w:rsidRDefault="00CC1CE2" w:rsidP="007D7D7F">
            <w:r>
              <w:t>329° 3' 35''</w:t>
            </w:r>
          </w:p>
        </w:tc>
        <w:tc>
          <w:tcPr>
            <w:tcW w:w="1914" w:type="dxa"/>
          </w:tcPr>
          <w:p w:rsidR="00CC1CE2" w:rsidRDefault="00CC1CE2" w:rsidP="007D7D7F">
            <w:r>
              <w:t>63.04</w:t>
            </w:r>
          </w:p>
        </w:tc>
        <w:tc>
          <w:tcPr>
            <w:tcW w:w="1914" w:type="dxa"/>
          </w:tcPr>
          <w:p w:rsidR="00CC1CE2" w:rsidRDefault="00CC1CE2" w:rsidP="007D7D7F">
            <w:r>
              <w:t>2362.62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</w:t>
            </w:r>
          </w:p>
        </w:tc>
        <w:tc>
          <w:tcPr>
            <w:tcW w:w="1914" w:type="dxa"/>
          </w:tcPr>
          <w:p w:rsidR="00CC1CE2" w:rsidRDefault="00CC1CE2" w:rsidP="007D7D7F">
            <w:r>
              <w:t>359° 50' 21''</w:t>
            </w:r>
          </w:p>
        </w:tc>
        <w:tc>
          <w:tcPr>
            <w:tcW w:w="1914" w:type="dxa"/>
          </w:tcPr>
          <w:p w:rsidR="00CC1CE2" w:rsidRDefault="00CC1CE2" w:rsidP="007D7D7F">
            <w:r>
              <w:t>215.03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-4642.85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2631.72</w:t>
            </w:r>
          </w:p>
        </w:tc>
        <w:tc>
          <w:tcPr>
            <w:tcW w:w="1915" w:type="dxa"/>
          </w:tcPr>
          <w:p w:rsidR="00CC1CE2" w:rsidRDefault="00CC1CE2" w:rsidP="007D7D7F">
            <w:r>
              <w:t>-4643.45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2632.09</w:t>
            </w:r>
          </w:p>
        </w:tc>
        <w:tc>
          <w:tcPr>
            <w:tcW w:w="1915" w:type="dxa"/>
          </w:tcPr>
          <w:p w:rsidR="00CC1CE2" w:rsidRDefault="00CC1CE2" w:rsidP="007D7D7F">
            <w:r>
              <w:t>-4643.48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2632.46</w:t>
            </w:r>
          </w:p>
        </w:tc>
        <w:tc>
          <w:tcPr>
            <w:tcW w:w="1915" w:type="dxa"/>
          </w:tcPr>
          <w:p w:rsidR="00CC1CE2" w:rsidRDefault="00CC1CE2" w:rsidP="007D7D7F">
            <w:r>
              <w:t>-4643.55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2632.82</w:t>
            </w:r>
          </w:p>
        </w:tc>
        <w:tc>
          <w:tcPr>
            <w:tcW w:w="1915" w:type="dxa"/>
          </w:tcPr>
          <w:p w:rsidR="00CC1CE2" w:rsidRDefault="00CC1CE2" w:rsidP="007D7D7F">
            <w:r>
              <w:t>-4643.66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43' 44''</w:t>
            </w:r>
          </w:p>
        </w:tc>
        <w:tc>
          <w:tcPr>
            <w:tcW w:w="1914" w:type="dxa"/>
          </w:tcPr>
          <w:p w:rsidR="00CC1CE2" w:rsidRDefault="00CC1CE2" w:rsidP="007D7D7F">
            <w:r>
              <w:t>82.14</w:t>
            </w:r>
          </w:p>
        </w:tc>
        <w:tc>
          <w:tcPr>
            <w:tcW w:w="1914" w:type="dxa"/>
          </w:tcPr>
          <w:p w:rsidR="00CC1CE2" w:rsidRDefault="00CC1CE2" w:rsidP="007D7D7F">
            <w:r>
              <w:t>2633.16</w:t>
            </w:r>
          </w:p>
        </w:tc>
        <w:tc>
          <w:tcPr>
            <w:tcW w:w="1915" w:type="dxa"/>
          </w:tcPr>
          <w:p w:rsidR="00CC1CE2" w:rsidRDefault="00CC1CE2" w:rsidP="007D7D7F">
            <w:r>
              <w:t>-4643.82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2702.62</w:t>
            </w:r>
          </w:p>
        </w:tc>
        <w:tc>
          <w:tcPr>
            <w:tcW w:w="1915" w:type="dxa"/>
          </w:tcPr>
          <w:p w:rsidR="00CC1CE2" w:rsidRDefault="00CC1CE2" w:rsidP="007D7D7F">
            <w:r>
              <w:t>-4687.68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2702.94</w:t>
            </w:r>
          </w:p>
        </w:tc>
        <w:tc>
          <w:tcPr>
            <w:tcW w:w="1915" w:type="dxa"/>
          </w:tcPr>
          <w:p w:rsidR="00CC1CE2" w:rsidRDefault="00CC1CE2" w:rsidP="007D7D7F">
            <w:r>
              <w:t>-4687.88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2703.23</w:t>
            </w:r>
          </w:p>
        </w:tc>
        <w:tc>
          <w:tcPr>
            <w:tcW w:w="1915" w:type="dxa"/>
          </w:tcPr>
          <w:p w:rsidR="00CC1CE2" w:rsidRDefault="00CC1CE2" w:rsidP="007D7D7F">
            <w:r>
              <w:t>-4688.12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2703.48</w:t>
            </w:r>
          </w:p>
        </w:tc>
        <w:tc>
          <w:tcPr>
            <w:tcW w:w="1915" w:type="dxa"/>
          </w:tcPr>
          <w:p w:rsidR="00CC1CE2" w:rsidRDefault="00CC1CE2" w:rsidP="007D7D7F">
            <w:r>
              <w:t>-4688.4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2703.71</w:t>
            </w:r>
          </w:p>
        </w:tc>
        <w:tc>
          <w:tcPr>
            <w:tcW w:w="1915" w:type="dxa"/>
          </w:tcPr>
          <w:p w:rsidR="00CC1CE2" w:rsidRDefault="00CC1CE2" w:rsidP="007D7D7F">
            <w:r>
              <w:t>-4688.7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2703.89</w:t>
            </w:r>
          </w:p>
        </w:tc>
        <w:tc>
          <w:tcPr>
            <w:tcW w:w="1915" w:type="dxa"/>
          </w:tcPr>
          <w:p w:rsidR="00CC1CE2" w:rsidRDefault="00CC1CE2" w:rsidP="007D7D7F">
            <w:r>
              <w:t>-4689.03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2704.03</w:t>
            </w:r>
          </w:p>
        </w:tc>
        <w:tc>
          <w:tcPr>
            <w:tcW w:w="1915" w:type="dxa"/>
          </w:tcPr>
          <w:p w:rsidR="00CC1CE2" w:rsidRDefault="00CC1CE2" w:rsidP="007D7D7F">
            <w:r>
              <w:t>-4689.38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2704.12</w:t>
            </w:r>
          </w:p>
        </w:tc>
        <w:tc>
          <w:tcPr>
            <w:tcW w:w="1915" w:type="dxa"/>
          </w:tcPr>
          <w:p w:rsidR="00CC1CE2" w:rsidRDefault="00CC1CE2" w:rsidP="007D7D7F">
            <w:r>
              <w:t>-4689.75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2704.17</w:t>
            </w:r>
          </w:p>
        </w:tc>
        <w:tc>
          <w:tcPr>
            <w:tcW w:w="1915" w:type="dxa"/>
          </w:tcPr>
          <w:p w:rsidR="00CC1CE2" w:rsidRDefault="00CC1CE2" w:rsidP="007D7D7F">
            <w:r>
              <w:t>-4690.12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2704.17</w:t>
            </w:r>
          </w:p>
        </w:tc>
        <w:tc>
          <w:tcPr>
            <w:tcW w:w="1915" w:type="dxa"/>
          </w:tcPr>
          <w:p w:rsidR="00CC1CE2" w:rsidRDefault="00CC1CE2" w:rsidP="007D7D7F">
            <w:r>
              <w:t>-4690.5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2704.12</w:t>
            </w:r>
          </w:p>
        </w:tc>
        <w:tc>
          <w:tcPr>
            <w:tcW w:w="1915" w:type="dxa"/>
          </w:tcPr>
          <w:p w:rsidR="00CC1CE2" w:rsidRDefault="00CC1CE2" w:rsidP="007D7D7F">
            <w:r>
              <w:t>-4690.87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2704.03</w:t>
            </w:r>
          </w:p>
        </w:tc>
        <w:tc>
          <w:tcPr>
            <w:tcW w:w="1915" w:type="dxa"/>
          </w:tcPr>
          <w:p w:rsidR="00CC1CE2" w:rsidRDefault="00CC1CE2" w:rsidP="007D7D7F">
            <w:r>
              <w:t>-4691.24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2703.89</w:t>
            </w:r>
          </w:p>
        </w:tc>
        <w:tc>
          <w:tcPr>
            <w:tcW w:w="1915" w:type="dxa"/>
          </w:tcPr>
          <w:p w:rsidR="00CC1CE2" w:rsidRDefault="00CC1CE2" w:rsidP="007D7D7F">
            <w:r>
              <w:t>-4691.59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</w:t>
            </w:r>
          </w:p>
        </w:tc>
        <w:tc>
          <w:tcPr>
            <w:tcW w:w="1914" w:type="dxa"/>
          </w:tcPr>
          <w:p w:rsidR="00CC1CE2" w:rsidRDefault="00CC1CE2" w:rsidP="007D7D7F">
            <w:r>
              <w:t>238° 0' 16''</w:t>
            </w:r>
          </w:p>
        </w:tc>
        <w:tc>
          <w:tcPr>
            <w:tcW w:w="1914" w:type="dxa"/>
          </w:tcPr>
          <w:p w:rsidR="00CC1CE2" w:rsidRDefault="00CC1CE2" w:rsidP="007D7D7F">
            <w:r>
              <w:t>177.93</w:t>
            </w:r>
          </w:p>
        </w:tc>
        <w:tc>
          <w:tcPr>
            <w:tcW w:w="1914" w:type="dxa"/>
          </w:tcPr>
          <w:p w:rsidR="00CC1CE2" w:rsidRDefault="00CC1CE2" w:rsidP="007D7D7F">
            <w:r>
              <w:t>2703.71</w:t>
            </w:r>
          </w:p>
        </w:tc>
        <w:tc>
          <w:tcPr>
            <w:tcW w:w="1915" w:type="dxa"/>
          </w:tcPr>
          <w:p w:rsidR="00CC1CE2" w:rsidRDefault="00CC1CE2" w:rsidP="007D7D7F">
            <w:r>
              <w:t>-4691.92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26</w:t>
            </w:r>
          </w:p>
        </w:tc>
        <w:tc>
          <w:tcPr>
            <w:tcW w:w="1914" w:type="dxa"/>
          </w:tcPr>
          <w:p w:rsidR="00CC1CE2" w:rsidRDefault="00CC1CE2" w:rsidP="007D7D7F">
            <w:r>
              <w:t>295° 19' 19''</w:t>
            </w:r>
          </w:p>
        </w:tc>
        <w:tc>
          <w:tcPr>
            <w:tcW w:w="1914" w:type="dxa"/>
          </w:tcPr>
          <w:p w:rsidR="00CC1CE2" w:rsidRDefault="00CC1CE2" w:rsidP="007D7D7F">
            <w:r>
              <w:t>76.13</w:t>
            </w:r>
          </w:p>
        </w:tc>
        <w:tc>
          <w:tcPr>
            <w:tcW w:w="1914" w:type="dxa"/>
          </w:tcPr>
          <w:p w:rsidR="00CC1CE2" w:rsidRDefault="00CC1CE2" w:rsidP="007D7D7F">
            <w:r>
              <w:t>2609.43</w:t>
            </w:r>
          </w:p>
        </w:tc>
        <w:tc>
          <w:tcPr>
            <w:tcW w:w="1915" w:type="dxa"/>
          </w:tcPr>
          <w:p w:rsidR="00CC1CE2" w:rsidRDefault="00CC1CE2" w:rsidP="007D7D7F">
            <w:r>
              <w:t>-4842.82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2641.99</w:t>
            </w:r>
          </w:p>
        </w:tc>
        <w:tc>
          <w:tcPr>
            <w:tcW w:w="1915" w:type="dxa"/>
          </w:tcPr>
          <w:p w:rsidR="00CC1CE2" w:rsidRDefault="00CC1CE2" w:rsidP="007D7D7F">
            <w:r>
              <w:t>-4911.63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2642.13</w:t>
            </w:r>
          </w:p>
        </w:tc>
        <w:tc>
          <w:tcPr>
            <w:tcW w:w="1915" w:type="dxa"/>
          </w:tcPr>
          <w:p w:rsidR="00CC1CE2" w:rsidRDefault="00CC1CE2" w:rsidP="007D7D7F">
            <w:r>
              <w:t>-4911.98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2642.22</w:t>
            </w:r>
          </w:p>
        </w:tc>
        <w:tc>
          <w:tcPr>
            <w:tcW w:w="1915" w:type="dxa"/>
          </w:tcPr>
          <w:p w:rsidR="00CC1CE2" w:rsidRDefault="00CC1CE2" w:rsidP="007D7D7F">
            <w:r>
              <w:t>-4912.35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68.23</w:t>
            </w:r>
          </w:p>
        </w:tc>
        <w:tc>
          <w:tcPr>
            <w:tcW w:w="1914" w:type="dxa"/>
          </w:tcPr>
          <w:p w:rsidR="00CC1CE2" w:rsidRDefault="00CC1CE2" w:rsidP="007D7D7F">
            <w:r>
              <w:t>2642.27</w:t>
            </w:r>
          </w:p>
        </w:tc>
        <w:tc>
          <w:tcPr>
            <w:tcW w:w="1915" w:type="dxa"/>
          </w:tcPr>
          <w:p w:rsidR="00CC1CE2" w:rsidRDefault="00CC1CE2" w:rsidP="007D7D7F">
            <w:r>
              <w:t>-4912.72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28''</w:t>
            </w:r>
          </w:p>
        </w:tc>
        <w:tc>
          <w:tcPr>
            <w:tcW w:w="1914" w:type="dxa"/>
          </w:tcPr>
          <w:p w:rsidR="00CC1CE2" w:rsidRDefault="00CC1CE2" w:rsidP="007D7D7F">
            <w:r>
              <w:t>71.27</w:t>
            </w:r>
          </w:p>
        </w:tc>
        <w:tc>
          <w:tcPr>
            <w:tcW w:w="1914" w:type="dxa"/>
          </w:tcPr>
          <w:p w:rsidR="00CC1CE2" w:rsidRDefault="00CC1CE2" w:rsidP="007D7D7F">
            <w:r>
              <w:t>2642.27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2713.54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-4980.94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2713.91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-4980.96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2714.28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-4981.03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2714.64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36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2714.98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-4981.31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37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2715.3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38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2715.59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39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2715.85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-4982.03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40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2716.07</w:t>
            </w:r>
          </w:p>
        </w:tc>
        <w:tc>
          <w:tcPr>
            <w:tcW w:w="1915" w:type="dxa"/>
          </w:tcPr>
          <w:p w:rsidR="00CC1CE2" w:rsidRDefault="00CC1CE2" w:rsidP="007D7D7F">
            <w:r>
              <w:t>-4982.33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41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2716.25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-4982.66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42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2716.39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-4983.01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43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2716.48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-4983.38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44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2716.53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-4983.75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45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2716.53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-4984.13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46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2716.48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-4984.5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47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2716.39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-4984.87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48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2716.25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-4985.22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49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2716.07</w:t>
            </w:r>
          </w:p>
        </w:tc>
        <w:tc>
          <w:tcPr>
            <w:tcW w:w="1915" w:type="dxa"/>
          </w:tcPr>
          <w:p w:rsidR="00CC1CE2" w:rsidRDefault="00CC1CE2" w:rsidP="007D7D7F">
            <w:r>
              <w:t>-4985.55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50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2715.85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-4985.85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51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2715.59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52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2715.3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53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2714.98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-4986.57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54</w:t>
            </w:r>
          </w:p>
        </w:tc>
        <w:tc>
          <w:tcPr>
            <w:tcW w:w="1914" w:type="dxa"/>
          </w:tcPr>
          <w:p w:rsidR="00CC1CE2" w:rsidRDefault="00CC1CE2" w:rsidP="007D7D7F">
            <w:r>
              <w:t>197°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2714.64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55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2714.28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56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2713.91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-4986.92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57</w:t>
            </w:r>
          </w:p>
        </w:tc>
        <w:tc>
          <w:tcPr>
            <w:tcW w:w="1914" w:type="dxa"/>
          </w:tcPr>
          <w:p w:rsidR="00CC1CE2" w:rsidRDefault="00CC1CE2" w:rsidP="007D7D7F">
            <w:r>
              <w:t>180° 0' 28''</w:t>
            </w:r>
          </w:p>
        </w:tc>
        <w:tc>
          <w:tcPr>
            <w:tcW w:w="1914" w:type="dxa"/>
          </w:tcPr>
          <w:p w:rsidR="00CC1CE2" w:rsidRDefault="00CC1CE2" w:rsidP="007D7D7F">
            <w:r>
              <w:t>74.26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2713.54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-4986.94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58</w:t>
            </w:r>
          </w:p>
        </w:tc>
        <w:tc>
          <w:tcPr>
            <w:tcW w:w="1914" w:type="dxa"/>
          </w:tcPr>
          <w:p w:rsidR="00CC1CE2" w:rsidRDefault="00CC1CE2" w:rsidP="007D7D7F">
            <w:r>
              <w:t>180° 0' 28''</w:t>
            </w:r>
          </w:p>
        </w:tc>
        <w:tc>
          <w:tcPr>
            <w:tcW w:w="1914" w:type="dxa"/>
          </w:tcPr>
          <w:p w:rsidR="00CC1CE2" w:rsidRDefault="00CC1CE2" w:rsidP="007D7D7F">
            <w:r>
              <w:t>64.34</w:t>
            </w:r>
          </w:p>
        </w:tc>
        <w:tc>
          <w:tcPr>
            <w:tcW w:w="1914" w:type="dxa"/>
          </w:tcPr>
          <w:p w:rsidR="00CC1CE2" w:rsidRDefault="00CC1CE2" w:rsidP="007D7D7F">
            <w:r>
              <w:t>2639.27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59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40.22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-4986.96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60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-5027.18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61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44.93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-5027.56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62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79.98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-5072.49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63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2654.92</w:t>
            </w:r>
          </w:p>
        </w:tc>
        <w:tc>
          <w:tcPr>
            <w:tcW w:w="1915" w:type="dxa"/>
          </w:tcPr>
          <w:p w:rsidR="00CC1CE2" w:rsidRDefault="00CC1CE2" w:rsidP="007D7D7F">
            <w:r>
              <w:t>-5072.49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64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2655.3</w:t>
            </w:r>
          </w:p>
        </w:tc>
        <w:tc>
          <w:tcPr>
            <w:tcW w:w="1915" w:type="dxa"/>
          </w:tcPr>
          <w:p w:rsidR="00CC1CE2" w:rsidRDefault="00CC1CE2" w:rsidP="007D7D7F">
            <w:r>
              <w:t>-5072.52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65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2655.67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-5072.59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66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2656.02</w:t>
            </w:r>
          </w:p>
        </w:tc>
        <w:tc>
          <w:tcPr>
            <w:tcW w:w="1915" w:type="dxa"/>
          </w:tcPr>
          <w:p w:rsidR="00CC1CE2" w:rsidRDefault="00CC1CE2" w:rsidP="007D7D7F">
            <w:r>
              <w:t>-5072.7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67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-5072.86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68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2656.68</w:t>
            </w:r>
          </w:p>
        </w:tc>
        <w:tc>
          <w:tcPr>
            <w:tcW w:w="1915" w:type="dxa"/>
          </w:tcPr>
          <w:p w:rsidR="00CC1CE2" w:rsidRDefault="00CC1CE2" w:rsidP="007D7D7F">
            <w:r>
              <w:t>-5073.07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69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2656.97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-5073.31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70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2657.23</w:t>
            </w:r>
          </w:p>
        </w:tc>
        <w:tc>
          <w:tcPr>
            <w:tcW w:w="1915" w:type="dxa"/>
          </w:tcPr>
          <w:p w:rsidR="00CC1CE2" w:rsidRDefault="00CC1CE2" w:rsidP="007D7D7F">
            <w:r>
              <w:t>-5073.58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71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2657.45</w:t>
            </w:r>
          </w:p>
        </w:tc>
        <w:tc>
          <w:tcPr>
            <w:tcW w:w="1915" w:type="dxa"/>
          </w:tcPr>
          <w:p w:rsidR="00CC1CE2" w:rsidRDefault="00CC1CE2" w:rsidP="007D7D7F">
            <w:r>
              <w:t>-5073.89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72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-5074.22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73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-5074.57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74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-5074.93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75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-5075.3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76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-5075.68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77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-5076.05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78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-5076.42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79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-5076.77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80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2657.45</w:t>
            </w:r>
          </w:p>
        </w:tc>
        <w:tc>
          <w:tcPr>
            <w:tcW w:w="1915" w:type="dxa"/>
          </w:tcPr>
          <w:p w:rsidR="00CC1CE2" w:rsidRDefault="00CC1CE2" w:rsidP="007D7D7F">
            <w:r>
              <w:t>-5077.1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81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2657.23</w:t>
            </w:r>
          </w:p>
        </w:tc>
        <w:tc>
          <w:tcPr>
            <w:tcW w:w="1915" w:type="dxa"/>
          </w:tcPr>
          <w:p w:rsidR="00CC1CE2" w:rsidRDefault="00CC1CE2" w:rsidP="007D7D7F">
            <w:r>
              <w:t>-5077.4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82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2656.97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-5077.68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83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2656.68</w:t>
            </w:r>
          </w:p>
        </w:tc>
        <w:tc>
          <w:tcPr>
            <w:tcW w:w="1915" w:type="dxa"/>
          </w:tcPr>
          <w:p w:rsidR="00CC1CE2" w:rsidRDefault="00CC1CE2" w:rsidP="007D7D7F">
            <w:r>
              <w:t>-5077.92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84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85</w:t>
            </w:r>
          </w:p>
        </w:tc>
        <w:tc>
          <w:tcPr>
            <w:tcW w:w="1914" w:type="dxa"/>
          </w:tcPr>
          <w:p w:rsidR="00CC1CE2" w:rsidRDefault="00CC1CE2" w:rsidP="007D7D7F">
            <w:r>
              <w:t>197°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2656.02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86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2655.67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87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2655.3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-5078.47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88</w:t>
            </w:r>
          </w:p>
        </w:tc>
        <w:tc>
          <w:tcPr>
            <w:tcW w:w="1914" w:type="dxa"/>
          </w:tcPr>
          <w:p w:rsidR="00CC1CE2" w:rsidRDefault="00CC1CE2" w:rsidP="007D7D7F">
            <w:r>
              <w:t>180°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79.98</w:t>
            </w:r>
          </w:p>
        </w:tc>
        <w:tc>
          <w:tcPr>
            <w:tcW w:w="1914" w:type="dxa"/>
          </w:tcPr>
          <w:p w:rsidR="00CC1CE2" w:rsidRDefault="00CC1CE2" w:rsidP="007D7D7F">
            <w:r>
              <w:t>2654.92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-5078.49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89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76.39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-5078.49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90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-5154.88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91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-5155.26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92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2574.89</w:t>
            </w:r>
          </w:p>
        </w:tc>
        <w:tc>
          <w:tcPr>
            <w:tcW w:w="1915" w:type="dxa"/>
          </w:tcPr>
          <w:p w:rsidR="00CC1CE2" w:rsidRDefault="00CC1CE2" w:rsidP="007D7D7F">
            <w:r>
              <w:t>-5155.64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93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2574.8</w:t>
            </w:r>
          </w:p>
        </w:tc>
        <w:tc>
          <w:tcPr>
            <w:tcW w:w="1915" w:type="dxa"/>
          </w:tcPr>
          <w:p w:rsidR="00CC1CE2" w:rsidRDefault="00CC1CE2" w:rsidP="007D7D7F">
            <w:r>
              <w:t>-5156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94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2574.66</w:t>
            </w:r>
          </w:p>
        </w:tc>
        <w:tc>
          <w:tcPr>
            <w:tcW w:w="1915" w:type="dxa"/>
          </w:tcPr>
          <w:p w:rsidR="00CC1CE2" w:rsidRDefault="00CC1CE2" w:rsidP="007D7D7F">
            <w:r>
              <w:t>-5156.35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95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-5156.68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96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2574.25</w:t>
            </w:r>
          </w:p>
        </w:tc>
        <w:tc>
          <w:tcPr>
            <w:tcW w:w="1915" w:type="dxa"/>
          </w:tcPr>
          <w:p w:rsidR="00CC1CE2" w:rsidRDefault="00CC1CE2" w:rsidP="007D7D7F">
            <w:r>
              <w:t>-5156.99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97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2574</w:t>
            </w:r>
          </w:p>
        </w:tc>
        <w:tc>
          <w:tcPr>
            <w:tcW w:w="1915" w:type="dxa"/>
          </w:tcPr>
          <w:p w:rsidR="00CC1CE2" w:rsidRDefault="00CC1CE2" w:rsidP="007D7D7F">
            <w:r>
              <w:t>-5157.26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98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2573.71</w:t>
            </w:r>
          </w:p>
        </w:tc>
        <w:tc>
          <w:tcPr>
            <w:tcW w:w="1915" w:type="dxa"/>
          </w:tcPr>
          <w:p w:rsidR="00CC1CE2" w:rsidRDefault="00CC1CE2" w:rsidP="007D7D7F">
            <w:r>
              <w:t>-5157.5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99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2573.39</w:t>
            </w:r>
          </w:p>
        </w:tc>
        <w:tc>
          <w:tcPr>
            <w:tcW w:w="1915" w:type="dxa"/>
          </w:tcPr>
          <w:p w:rsidR="00CC1CE2" w:rsidRDefault="00CC1CE2" w:rsidP="007D7D7F">
            <w:r>
              <w:t>-5157.7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100</w:t>
            </w:r>
          </w:p>
        </w:tc>
        <w:tc>
          <w:tcPr>
            <w:tcW w:w="1914" w:type="dxa"/>
          </w:tcPr>
          <w:p w:rsidR="00CC1CE2" w:rsidRDefault="00CC1CE2" w:rsidP="007D7D7F">
            <w:r>
              <w:t>197°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2573.05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-5157.86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101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2572.69</w:t>
            </w:r>
          </w:p>
        </w:tc>
        <w:tc>
          <w:tcPr>
            <w:tcW w:w="1915" w:type="dxa"/>
          </w:tcPr>
          <w:p w:rsidR="00CC1CE2" w:rsidRDefault="00CC1CE2" w:rsidP="007D7D7F">
            <w:r>
              <w:t>-5157.98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102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2572.32</w:t>
            </w:r>
          </w:p>
        </w:tc>
        <w:tc>
          <w:tcPr>
            <w:tcW w:w="1915" w:type="dxa"/>
          </w:tcPr>
          <w:p w:rsidR="00CC1CE2" w:rsidRDefault="00CC1CE2" w:rsidP="007D7D7F">
            <w:r>
              <w:t>-5158.05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103</w:t>
            </w:r>
          </w:p>
        </w:tc>
        <w:tc>
          <w:tcPr>
            <w:tcW w:w="1914" w:type="dxa"/>
          </w:tcPr>
          <w:p w:rsidR="00CC1CE2" w:rsidRDefault="00CC1CE2" w:rsidP="007D7D7F">
            <w:r>
              <w:t>179° 55'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14.93</w:t>
            </w:r>
          </w:p>
        </w:tc>
        <w:tc>
          <w:tcPr>
            <w:tcW w:w="1914" w:type="dxa"/>
          </w:tcPr>
          <w:p w:rsidR="00CC1CE2" w:rsidRDefault="00CC1CE2" w:rsidP="007D7D7F">
            <w:r>
              <w:t>2571.94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-5158.07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104</w:t>
            </w:r>
          </w:p>
        </w:tc>
        <w:tc>
          <w:tcPr>
            <w:tcW w:w="1914" w:type="dxa"/>
          </w:tcPr>
          <w:p w:rsidR="00CC1CE2" w:rsidRDefault="00CC1CE2" w:rsidP="007D7D7F">
            <w:r>
              <w:t>231° 17'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65.93</w:t>
            </w:r>
          </w:p>
        </w:tc>
        <w:tc>
          <w:tcPr>
            <w:tcW w:w="1914" w:type="dxa"/>
          </w:tcPr>
          <w:p w:rsidR="00CC1CE2" w:rsidRDefault="00CC1CE2" w:rsidP="007D7D7F">
            <w:r>
              <w:t>2557.01</w:t>
            </w:r>
          </w:p>
        </w:tc>
        <w:tc>
          <w:tcPr>
            <w:tcW w:w="1915" w:type="dxa"/>
          </w:tcPr>
          <w:p w:rsidR="00CC1CE2" w:rsidRDefault="00CC1CE2" w:rsidP="007D7D7F">
            <w:r>
              <w:t>-5158.05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105</w:t>
            </w:r>
          </w:p>
        </w:tc>
        <w:tc>
          <w:tcPr>
            <w:tcW w:w="1914" w:type="dxa"/>
          </w:tcPr>
          <w:p w:rsidR="00CC1CE2" w:rsidRDefault="00CC1CE2" w:rsidP="007D7D7F">
            <w:r>
              <w:t>228° 53' 45''</w:t>
            </w:r>
          </w:p>
        </w:tc>
        <w:tc>
          <w:tcPr>
            <w:tcW w:w="1914" w:type="dxa"/>
          </w:tcPr>
          <w:p w:rsidR="00CC1CE2" w:rsidRDefault="00CC1CE2" w:rsidP="007D7D7F">
            <w:r>
              <w:t>38.07</w:t>
            </w:r>
          </w:p>
        </w:tc>
        <w:tc>
          <w:tcPr>
            <w:tcW w:w="1914" w:type="dxa"/>
          </w:tcPr>
          <w:p w:rsidR="00CC1CE2" w:rsidRDefault="00CC1CE2" w:rsidP="007D7D7F">
            <w:r>
              <w:t>2515.77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-5209.5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106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2490.74</w:t>
            </w:r>
          </w:p>
        </w:tc>
        <w:tc>
          <w:tcPr>
            <w:tcW w:w="1915" w:type="dxa"/>
          </w:tcPr>
          <w:p w:rsidR="00CC1CE2" w:rsidRDefault="00CC1CE2" w:rsidP="007D7D7F">
            <w:r>
              <w:t>-5238.18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107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2490.49</w:t>
            </w:r>
          </w:p>
        </w:tc>
        <w:tc>
          <w:tcPr>
            <w:tcW w:w="1915" w:type="dxa"/>
          </w:tcPr>
          <w:p w:rsidR="00CC1CE2" w:rsidRDefault="00CC1CE2" w:rsidP="007D7D7F">
            <w:r>
              <w:t>-5238.46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108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2490.2</w:t>
            </w:r>
          </w:p>
        </w:tc>
        <w:tc>
          <w:tcPr>
            <w:tcW w:w="1915" w:type="dxa"/>
          </w:tcPr>
          <w:p w:rsidR="00CC1CE2" w:rsidRDefault="00CC1CE2" w:rsidP="007D7D7F">
            <w:r>
              <w:t>-5238.7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109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2489.88</w:t>
            </w:r>
          </w:p>
        </w:tc>
        <w:tc>
          <w:tcPr>
            <w:tcW w:w="1915" w:type="dxa"/>
          </w:tcPr>
          <w:p w:rsidR="00CC1CE2" w:rsidRDefault="00CC1CE2" w:rsidP="007D7D7F">
            <w:r>
              <w:t>-5238.9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110</w:t>
            </w:r>
          </w:p>
        </w:tc>
        <w:tc>
          <w:tcPr>
            <w:tcW w:w="1914" w:type="dxa"/>
          </w:tcPr>
          <w:p w:rsidR="00CC1CE2" w:rsidRDefault="00CC1CE2" w:rsidP="007D7D7F">
            <w:r>
              <w:t>197°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2489.54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111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2489.18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112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2488.81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113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2488.43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-5239.27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114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2488.06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115</w:t>
            </w:r>
          </w:p>
        </w:tc>
        <w:tc>
          <w:tcPr>
            <w:tcW w:w="1914" w:type="dxa"/>
          </w:tcPr>
          <w:p w:rsidR="00CC1CE2" w:rsidRDefault="00CC1CE2" w:rsidP="007D7D7F">
            <w:r>
              <w:t>162°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2487.69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116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2487.33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117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2486.99</w:t>
            </w:r>
          </w:p>
        </w:tc>
        <w:tc>
          <w:tcPr>
            <w:tcW w:w="1915" w:type="dxa"/>
          </w:tcPr>
          <w:p w:rsidR="00CC1CE2" w:rsidRDefault="00CC1CE2" w:rsidP="007D7D7F">
            <w:r>
              <w:t>-5238.9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118</w:t>
            </w:r>
          </w:p>
        </w:tc>
        <w:tc>
          <w:tcPr>
            <w:tcW w:w="1914" w:type="dxa"/>
          </w:tcPr>
          <w:p w:rsidR="00CC1CE2" w:rsidRDefault="00CC1CE2" w:rsidP="007D7D7F">
            <w:r>
              <w:t>142° 21' 11''</w:t>
            </w:r>
          </w:p>
        </w:tc>
        <w:tc>
          <w:tcPr>
            <w:tcW w:w="1914" w:type="dxa"/>
          </w:tcPr>
          <w:p w:rsidR="00CC1CE2" w:rsidRDefault="00CC1CE2" w:rsidP="007D7D7F">
            <w:r>
              <w:t>43.41</w:t>
            </w:r>
          </w:p>
        </w:tc>
        <w:tc>
          <w:tcPr>
            <w:tcW w:w="1914" w:type="dxa"/>
          </w:tcPr>
          <w:p w:rsidR="00CC1CE2" w:rsidRDefault="00CC1CE2" w:rsidP="007D7D7F">
            <w:r>
              <w:t>2486.67</w:t>
            </w:r>
          </w:p>
        </w:tc>
        <w:tc>
          <w:tcPr>
            <w:tcW w:w="1915" w:type="dxa"/>
          </w:tcPr>
          <w:p w:rsidR="00CC1CE2" w:rsidRDefault="00CC1CE2" w:rsidP="007D7D7F">
            <w:r>
              <w:t>-5238.7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119</w:t>
            </w:r>
          </w:p>
        </w:tc>
        <w:tc>
          <w:tcPr>
            <w:tcW w:w="1914" w:type="dxa"/>
          </w:tcPr>
          <w:p w:rsidR="00CC1CE2" w:rsidRDefault="00CC1CE2" w:rsidP="007D7D7F">
            <w:r>
              <w:t>152° 8' 51''</w:t>
            </w:r>
          </w:p>
        </w:tc>
        <w:tc>
          <w:tcPr>
            <w:tcW w:w="1914" w:type="dxa"/>
          </w:tcPr>
          <w:p w:rsidR="00CC1CE2" w:rsidRDefault="00CC1CE2" w:rsidP="007D7D7F">
            <w:r>
              <w:t>16.98</w:t>
            </w:r>
          </w:p>
        </w:tc>
        <w:tc>
          <w:tcPr>
            <w:tcW w:w="1914" w:type="dxa"/>
          </w:tcPr>
          <w:p w:rsidR="00CC1CE2" w:rsidRDefault="00CC1CE2" w:rsidP="007D7D7F">
            <w:r>
              <w:t>2452.29</w:t>
            </w:r>
          </w:p>
        </w:tc>
        <w:tc>
          <w:tcPr>
            <w:tcW w:w="1915" w:type="dxa"/>
          </w:tcPr>
          <w:p w:rsidR="00CC1CE2" w:rsidRDefault="00CC1CE2" w:rsidP="007D7D7F">
            <w:r>
              <w:t>-5212.18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120</w:t>
            </w:r>
          </w:p>
        </w:tc>
        <w:tc>
          <w:tcPr>
            <w:tcW w:w="1914" w:type="dxa"/>
          </w:tcPr>
          <w:p w:rsidR="00CC1CE2" w:rsidRDefault="00CC1CE2" w:rsidP="007D7D7F">
            <w:r>
              <w:t>161° 23' 20''</w:t>
            </w:r>
          </w:p>
        </w:tc>
        <w:tc>
          <w:tcPr>
            <w:tcW w:w="1914" w:type="dxa"/>
          </w:tcPr>
          <w:p w:rsidR="00CC1CE2" w:rsidRDefault="00CC1CE2" w:rsidP="007D7D7F">
            <w:r>
              <w:t>34.45</w:t>
            </w:r>
          </w:p>
        </w:tc>
        <w:tc>
          <w:tcPr>
            <w:tcW w:w="1914" w:type="dxa"/>
          </w:tcPr>
          <w:p w:rsidR="00CC1CE2" w:rsidRDefault="00CC1CE2" w:rsidP="007D7D7F">
            <w:r>
              <w:t>2437.28</w:t>
            </w:r>
          </w:p>
        </w:tc>
        <w:tc>
          <w:tcPr>
            <w:tcW w:w="1915" w:type="dxa"/>
          </w:tcPr>
          <w:p w:rsidR="00CC1CE2" w:rsidRDefault="00CC1CE2" w:rsidP="007D7D7F">
            <w:r>
              <w:t>-5204.25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121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4' 31''</w:t>
            </w:r>
          </w:p>
        </w:tc>
        <w:tc>
          <w:tcPr>
            <w:tcW w:w="1914" w:type="dxa"/>
          </w:tcPr>
          <w:p w:rsidR="00CC1CE2" w:rsidRDefault="00CC1CE2" w:rsidP="007D7D7F">
            <w:r>
              <w:t>112.08</w:t>
            </w:r>
          </w:p>
        </w:tc>
        <w:tc>
          <w:tcPr>
            <w:tcW w:w="1914" w:type="dxa"/>
          </w:tcPr>
          <w:p w:rsidR="00CC1CE2" w:rsidRDefault="00CC1CE2" w:rsidP="007D7D7F">
            <w:r>
              <w:t>2404.63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-5193.25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122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4' 13''</w:t>
            </w:r>
          </w:p>
        </w:tc>
        <w:tc>
          <w:tcPr>
            <w:tcW w:w="1914" w:type="dxa"/>
          </w:tcPr>
          <w:p w:rsidR="00CC1CE2" w:rsidRDefault="00CC1CE2" w:rsidP="007D7D7F">
            <w:r>
              <w:t>135.08</w:t>
            </w:r>
          </w:p>
        </w:tc>
        <w:tc>
          <w:tcPr>
            <w:tcW w:w="1914" w:type="dxa"/>
          </w:tcPr>
          <w:p w:rsidR="00CC1CE2" w:rsidRDefault="00CC1CE2" w:rsidP="007D7D7F">
            <w:r>
              <w:t>2312.91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-5257.66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123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4' 10''</w:t>
            </w:r>
          </w:p>
        </w:tc>
        <w:tc>
          <w:tcPr>
            <w:tcW w:w="1914" w:type="dxa"/>
          </w:tcPr>
          <w:p w:rsidR="00CC1CE2" w:rsidRDefault="00CC1CE2" w:rsidP="007D7D7F">
            <w:r>
              <w:t>83.89</w:t>
            </w:r>
          </w:p>
        </w:tc>
        <w:tc>
          <w:tcPr>
            <w:tcW w:w="1914" w:type="dxa"/>
          </w:tcPr>
          <w:p w:rsidR="00CC1CE2" w:rsidRDefault="00CC1CE2" w:rsidP="007D7D7F">
            <w:r>
              <w:t>2390.52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-5368.21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124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2459.19</w:t>
            </w:r>
          </w:p>
        </w:tc>
        <w:tc>
          <w:tcPr>
            <w:tcW w:w="1915" w:type="dxa"/>
          </w:tcPr>
          <w:p w:rsidR="00CC1CE2" w:rsidRDefault="00CC1CE2" w:rsidP="007D7D7F">
            <w:r>
              <w:t>-5320.01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125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2459.5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126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2459.85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127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2460.2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128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2460.57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129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2460.95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130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2461.33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131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2461.7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132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2462.05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133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2462.39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134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2462.71</w:t>
            </w:r>
          </w:p>
        </w:tc>
        <w:tc>
          <w:tcPr>
            <w:tcW w:w="1915" w:type="dxa"/>
          </w:tcPr>
          <w:p w:rsidR="00CC1CE2" w:rsidRDefault="00CC1CE2" w:rsidP="007D7D7F">
            <w:r>
              <w:t>-5320.01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135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</w:t>
            </w:r>
          </w:p>
        </w:tc>
        <w:tc>
          <w:tcPr>
            <w:tcW w:w="1915" w:type="dxa"/>
          </w:tcPr>
          <w:p w:rsidR="00CC1CE2" w:rsidRDefault="00CC1CE2" w:rsidP="007D7D7F">
            <w:r>
              <w:t>-5320.25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136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2463.26</w:t>
            </w:r>
          </w:p>
        </w:tc>
        <w:tc>
          <w:tcPr>
            <w:tcW w:w="1915" w:type="dxa"/>
          </w:tcPr>
          <w:p w:rsidR="00CC1CE2" w:rsidRDefault="00CC1CE2" w:rsidP="007D7D7F">
            <w:r>
              <w:t>-5320.53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137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-5320.83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138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2463.66</w:t>
            </w:r>
          </w:p>
        </w:tc>
        <w:tc>
          <w:tcPr>
            <w:tcW w:w="1915" w:type="dxa"/>
          </w:tcPr>
          <w:p w:rsidR="00CC1CE2" w:rsidRDefault="00CC1CE2" w:rsidP="007D7D7F">
            <w:r>
              <w:t>-5321.16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139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2463.8</w:t>
            </w:r>
          </w:p>
        </w:tc>
        <w:tc>
          <w:tcPr>
            <w:tcW w:w="1915" w:type="dxa"/>
          </w:tcPr>
          <w:p w:rsidR="00CC1CE2" w:rsidRDefault="00CC1CE2" w:rsidP="007D7D7F">
            <w:r>
              <w:t>-5321.51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140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2463.9</w:t>
            </w:r>
          </w:p>
        </w:tc>
        <w:tc>
          <w:tcPr>
            <w:tcW w:w="1915" w:type="dxa"/>
          </w:tcPr>
          <w:p w:rsidR="00CC1CE2" w:rsidRDefault="00CC1CE2" w:rsidP="007D7D7F">
            <w:r>
              <w:t>-5321.88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141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-5322.25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142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-5322.63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143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2463.9</w:t>
            </w:r>
          </w:p>
        </w:tc>
        <w:tc>
          <w:tcPr>
            <w:tcW w:w="1915" w:type="dxa"/>
          </w:tcPr>
          <w:p w:rsidR="00CC1CE2" w:rsidRDefault="00CC1CE2" w:rsidP="007D7D7F">
            <w:r>
              <w:t>-5323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144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2463.8</w:t>
            </w:r>
          </w:p>
        </w:tc>
        <w:tc>
          <w:tcPr>
            <w:tcW w:w="1915" w:type="dxa"/>
          </w:tcPr>
          <w:p w:rsidR="00CC1CE2" w:rsidRDefault="00CC1CE2" w:rsidP="007D7D7F">
            <w:r>
              <w:t>-5323.36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145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2463.66</w:t>
            </w:r>
          </w:p>
        </w:tc>
        <w:tc>
          <w:tcPr>
            <w:tcW w:w="1915" w:type="dxa"/>
          </w:tcPr>
          <w:p w:rsidR="00CC1CE2" w:rsidRDefault="00CC1CE2" w:rsidP="007D7D7F">
            <w:r>
              <w:t>-5323.72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146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-5324.05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147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2463.26</w:t>
            </w:r>
          </w:p>
        </w:tc>
        <w:tc>
          <w:tcPr>
            <w:tcW w:w="1915" w:type="dxa"/>
          </w:tcPr>
          <w:p w:rsidR="00CC1CE2" w:rsidRDefault="00CC1CE2" w:rsidP="007D7D7F">
            <w:r>
              <w:t>-5324.35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148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2463</w:t>
            </w:r>
          </w:p>
        </w:tc>
        <w:tc>
          <w:tcPr>
            <w:tcW w:w="1915" w:type="dxa"/>
          </w:tcPr>
          <w:p w:rsidR="00CC1CE2" w:rsidRDefault="00CC1CE2" w:rsidP="007D7D7F">
            <w:r>
              <w:t>-5324.62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149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4' 10''</w:t>
            </w:r>
          </w:p>
        </w:tc>
        <w:tc>
          <w:tcPr>
            <w:tcW w:w="1914" w:type="dxa"/>
          </w:tcPr>
          <w:p w:rsidR="00CC1CE2" w:rsidRDefault="00CC1CE2" w:rsidP="007D7D7F">
            <w:r>
              <w:t>83.99</w:t>
            </w:r>
          </w:p>
        </w:tc>
        <w:tc>
          <w:tcPr>
            <w:tcW w:w="1914" w:type="dxa"/>
          </w:tcPr>
          <w:p w:rsidR="00CC1CE2" w:rsidRDefault="00CC1CE2" w:rsidP="007D7D7F">
            <w:r>
              <w:t>2462.71</w:t>
            </w:r>
          </w:p>
        </w:tc>
        <w:tc>
          <w:tcPr>
            <w:tcW w:w="1915" w:type="dxa"/>
          </w:tcPr>
          <w:p w:rsidR="00CC1CE2" w:rsidRDefault="00CC1CE2" w:rsidP="007D7D7F">
            <w:r>
              <w:t>-5324.86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150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4' 13''</w:t>
            </w:r>
          </w:p>
        </w:tc>
        <w:tc>
          <w:tcPr>
            <w:tcW w:w="1914" w:type="dxa"/>
          </w:tcPr>
          <w:p w:rsidR="00CC1CE2" w:rsidRDefault="00CC1CE2" w:rsidP="007D7D7F">
            <w:r>
              <w:t>39.2</w:t>
            </w:r>
          </w:p>
        </w:tc>
        <w:tc>
          <w:tcPr>
            <w:tcW w:w="1914" w:type="dxa"/>
          </w:tcPr>
          <w:p w:rsidR="00CC1CE2" w:rsidRDefault="00CC1CE2" w:rsidP="007D7D7F">
            <w:r>
              <w:t>2393.97</w:t>
            </w:r>
          </w:p>
        </w:tc>
        <w:tc>
          <w:tcPr>
            <w:tcW w:w="1915" w:type="dxa"/>
          </w:tcPr>
          <w:p w:rsidR="00CC1CE2" w:rsidRDefault="00CC1CE2" w:rsidP="007D7D7F">
            <w:r>
              <w:t>-5373.12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151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2416.49</w:t>
            </w:r>
          </w:p>
        </w:tc>
        <w:tc>
          <w:tcPr>
            <w:tcW w:w="1915" w:type="dxa"/>
          </w:tcPr>
          <w:p w:rsidR="00CC1CE2" w:rsidRDefault="00CC1CE2" w:rsidP="007D7D7F">
            <w:r>
              <w:t>-5405.21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152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2416.68</w:t>
            </w:r>
          </w:p>
        </w:tc>
        <w:tc>
          <w:tcPr>
            <w:tcW w:w="1915" w:type="dxa"/>
          </w:tcPr>
          <w:p w:rsidR="00CC1CE2" w:rsidRDefault="00CC1CE2" w:rsidP="007D7D7F">
            <w:r>
              <w:t>-5405.54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153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2416.81</w:t>
            </w:r>
          </w:p>
        </w:tc>
        <w:tc>
          <w:tcPr>
            <w:tcW w:w="1915" w:type="dxa"/>
          </w:tcPr>
          <w:p w:rsidR="00CC1CE2" w:rsidRDefault="00CC1CE2" w:rsidP="007D7D7F">
            <w:r>
              <w:t>-5405.89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154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-5406.25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155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2416.96</w:t>
            </w:r>
          </w:p>
        </w:tc>
        <w:tc>
          <w:tcPr>
            <w:tcW w:w="1915" w:type="dxa"/>
          </w:tcPr>
          <w:p w:rsidR="00CC1CE2" w:rsidRDefault="00CC1CE2" w:rsidP="007D7D7F">
            <w:r>
              <w:t>-5406.63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156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2416.96</w:t>
            </w:r>
          </w:p>
        </w:tc>
        <w:tc>
          <w:tcPr>
            <w:tcW w:w="1915" w:type="dxa"/>
          </w:tcPr>
          <w:p w:rsidR="00CC1CE2" w:rsidRDefault="00CC1CE2" w:rsidP="007D7D7F">
            <w:r>
              <w:t>-5407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157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-5407.38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158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2416.81</w:t>
            </w:r>
          </w:p>
        </w:tc>
        <w:tc>
          <w:tcPr>
            <w:tcW w:w="1915" w:type="dxa"/>
          </w:tcPr>
          <w:p w:rsidR="00CC1CE2" w:rsidRDefault="00CC1CE2" w:rsidP="007D7D7F">
            <w:r>
              <w:t>-5407.74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159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2416.68</w:t>
            </w:r>
          </w:p>
        </w:tc>
        <w:tc>
          <w:tcPr>
            <w:tcW w:w="1915" w:type="dxa"/>
          </w:tcPr>
          <w:p w:rsidR="00CC1CE2" w:rsidRDefault="00CC1CE2" w:rsidP="007D7D7F">
            <w:r>
              <w:t>-5408.09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160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2416.49</w:t>
            </w:r>
          </w:p>
        </w:tc>
        <w:tc>
          <w:tcPr>
            <w:tcW w:w="1915" w:type="dxa"/>
          </w:tcPr>
          <w:p w:rsidR="00CC1CE2" w:rsidRDefault="00CC1CE2" w:rsidP="007D7D7F">
            <w:r>
              <w:t>-5408.42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161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2416.27</w:t>
            </w:r>
          </w:p>
        </w:tc>
        <w:tc>
          <w:tcPr>
            <w:tcW w:w="1915" w:type="dxa"/>
          </w:tcPr>
          <w:p w:rsidR="00CC1CE2" w:rsidRDefault="00CC1CE2" w:rsidP="007D7D7F">
            <w:r>
              <w:t>-5408.73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162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35' 21''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0.02</w:t>
            </w:r>
          </w:p>
        </w:tc>
        <w:tc>
          <w:tcPr>
            <w:tcW w:w="1914" w:type="dxa"/>
          </w:tcPr>
          <w:p w:rsidR="00CC1CE2" w:rsidRDefault="00CC1CE2" w:rsidP="007D7D7F">
            <w:r>
              <w:t>2416.02</w:t>
            </w:r>
          </w:p>
        </w:tc>
        <w:tc>
          <w:tcPr>
            <w:tcW w:w="1915" w:type="dxa"/>
          </w:tcPr>
          <w:p w:rsidR="00CC1CE2" w:rsidRDefault="00CC1CE2" w:rsidP="007D7D7F">
            <w:r>
              <w:t>-5409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163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54' 26''</w:t>
            </w:r>
          </w:p>
        </w:tc>
        <w:tc>
          <w:tcPr>
            <w:tcW w:w="1914" w:type="dxa"/>
          </w:tcPr>
          <w:p w:rsidR="00CC1CE2" w:rsidRDefault="00CC1CE2" w:rsidP="007D7D7F">
            <w:r>
              <w:t>0</w:t>
            </w:r>
          </w:p>
        </w:tc>
        <w:tc>
          <w:tcPr>
            <w:tcW w:w="1914" w:type="dxa"/>
          </w:tcPr>
          <w:p w:rsidR="00CC1CE2" w:rsidRDefault="00CC1CE2" w:rsidP="007D7D7F">
            <w:r>
              <w:t>2416</w:t>
            </w:r>
          </w:p>
        </w:tc>
        <w:tc>
          <w:tcPr>
            <w:tcW w:w="1915" w:type="dxa"/>
          </w:tcPr>
          <w:p w:rsidR="00CC1CE2" w:rsidRDefault="00CC1CE2" w:rsidP="007D7D7F">
            <w:r>
              <w:t>-5409.01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164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2416</w:t>
            </w:r>
          </w:p>
        </w:tc>
        <w:tc>
          <w:tcPr>
            <w:tcW w:w="1915" w:type="dxa"/>
          </w:tcPr>
          <w:p w:rsidR="00CC1CE2" w:rsidRDefault="00CC1CE2" w:rsidP="007D7D7F">
            <w:r>
              <w:t>-5409.01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165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88.61</w:t>
            </w:r>
          </w:p>
        </w:tc>
        <w:tc>
          <w:tcPr>
            <w:tcW w:w="1914" w:type="dxa"/>
          </w:tcPr>
          <w:p w:rsidR="00CC1CE2" w:rsidRDefault="00CC1CE2" w:rsidP="007D7D7F">
            <w:r>
              <w:t>2415.71</w:t>
            </w:r>
          </w:p>
        </w:tc>
        <w:tc>
          <w:tcPr>
            <w:tcW w:w="1915" w:type="dxa"/>
          </w:tcPr>
          <w:p w:rsidR="00CC1CE2" w:rsidRDefault="00CC1CE2" w:rsidP="007D7D7F">
            <w:r>
              <w:t>-5409.25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166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2343.18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167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2342.87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168</w:t>
            </w:r>
          </w:p>
        </w:tc>
        <w:tc>
          <w:tcPr>
            <w:tcW w:w="1914" w:type="dxa"/>
          </w:tcPr>
          <w:p w:rsidR="00CC1CE2" w:rsidRDefault="00CC1CE2" w:rsidP="007D7D7F">
            <w:r>
              <w:t>197°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2342.53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169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2342.17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170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2341.8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-5460.72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171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2341.42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-5460.74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172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2341.05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-5460.72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173</w:t>
            </w:r>
          </w:p>
        </w:tc>
        <w:tc>
          <w:tcPr>
            <w:tcW w:w="1914" w:type="dxa"/>
          </w:tcPr>
          <w:p w:rsidR="00CC1CE2" w:rsidRDefault="00CC1CE2" w:rsidP="007D7D7F">
            <w:r>
              <w:t>162°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2340.68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174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2340.32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175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2339.98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176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2339.66</w:t>
            </w:r>
          </w:p>
        </w:tc>
        <w:tc>
          <w:tcPr>
            <w:tcW w:w="1915" w:type="dxa"/>
          </w:tcPr>
          <w:p w:rsidR="00CC1CE2" w:rsidRDefault="00CC1CE2" w:rsidP="007D7D7F">
            <w:r>
              <w:t>-5460.17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177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2339.37</w:t>
            </w:r>
          </w:p>
        </w:tc>
        <w:tc>
          <w:tcPr>
            <w:tcW w:w="1915" w:type="dxa"/>
          </w:tcPr>
          <w:p w:rsidR="00CC1CE2" w:rsidRDefault="00CC1CE2" w:rsidP="007D7D7F">
            <w:r>
              <w:t>-5459.93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178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2339.11</w:t>
            </w:r>
          </w:p>
        </w:tc>
        <w:tc>
          <w:tcPr>
            <w:tcW w:w="1915" w:type="dxa"/>
          </w:tcPr>
          <w:p w:rsidR="00CC1CE2" w:rsidRDefault="00CC1CE2" w:rsidP="007D7D7F">
            <w:r>
              <w:t>-5459.65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179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13' 7''</w:t>
            </w:r>
          </w:p>
        </w:tc>
        <w:tc>
          <w:tcPr>
            <w:tcW w:w="1914" w:type="dxa"/>
          </w:tcPr>
          <w:p w:rsidR="00CC1CE2" w:rsidRDefault="00CC1CE2" w:rsidP="007D7D7F">
            <w:r>
              <w:t>41</w:t>
            </w:r>
          </w:p>
        </w:tc>
        <w:tc>
          <w:tcPr>
            <w:tcW w:w="1914" w:type="dxa"/>
          </w:tcPr>
          <w:p w:rsidR="00CC1CE2" w:rsidRDefault="00CC1CE2" w:rsidP="007D7D7F">
            <w:r>
              <w:t>2338.89</w:t>
            </w:r>
          </w:p>
        </w:tc>
        <w:tc>
          <w:tcPr>
            <w:tcW w:w="1915" w:type="dxa"/>
          </w:tcPr>
          <w:p w:rsidR="00CC1CE2" w:rsidRDefault="00CC1CE2" w:rsidP="007D7D7F">
            <w:r>
              <w:t>-5459.35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180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2315.25</w:t>
            </w:r>
          </w:p>
        </w:tc>
        <w:tc>
          <w:tcPr>
            <w:tcW w:w="1915" w:type="dxa"/>
          </w:tcPr>
          <w:p w:rsidR="00CC1CE2" w:rsidRDefault="00CC1CE2" w:rsidP="007D7D7F">
            <w:r>
              <w:t>-5425.85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181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2315.06</w:t>
            </w:r>
          </w:p>
        </w:tc>
        <w:tc>
          <w:tcPr>
            <w:tcW w:w="1915" w:type="dxa"/>
          </w:tcPr>
          <w:p w:rsidR="00CC1CE2" w:rsidRDefault="00CC1CE2" w:rsidP="007D7D7F">
            <w:r>
              <w:t>-5425.52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182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2314.93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-5425.17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183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2314.83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-5424.81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184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2314.78</w:t>
            </w:r>
          </w:p>
        </w:tc>
        <w:tc>
          <w:tcPr>
            <w:tcW w:w="1915" w:type="dxa"/>
          </w:tcPr>
          <w:p w:rsidR="00CC1CE2" w:rsidRDefault="00CC1CE2" w:rsidP="007D7D7F">
            <w:r>
              <w:t>-5424.44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185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2314.78</w:t>
            </w:r>
          </w:p>
        </w:tc>
        <w:tc>
          <w:tcPr>
            <w:tcW w:w="1915" w:type="dxa"/>
          </w:tcPr>
          <w:p w:rsidR="00CC1CE2" w:rsidRDefault="00CC1CE2" w:rsidP="007D7D7F">
            <w:r>
              <w:t>-5424.06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186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2314.83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-5423.68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187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2314.93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-5423.32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188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2315.06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-5422.97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189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2315.25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190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2315.47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-5422.33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191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2315.72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192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2316.02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193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2316.33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194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2316.67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195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2317.03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-5421.34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196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2317.4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-5421.27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197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2317.78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198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2318.15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-5421.27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199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2318.52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-5421.34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200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2318.88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201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2319.22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202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2319.54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203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2319.83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204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2320.09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-5422.33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205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13' 7''</w:t>
            </w:r>
          </w:p>
        </w:tc>
        <w:tc>
          <w:tcPr>
            <w:tcW w:w="1914" w:type="dxa"/>
          </w:tcPr>
          <w:p w:rsidR="00CC1CE2" w:rsidRDefault="00CC1CE2" w:rsidP="007D7D7F">
            <w:r>
              <w:t>37.86</w:t>
            </w:r>
          </w:p>
        </w:tc>
        <w:tc>
          <w:tcPr>
            <w:tcW w:w="1914" w:type="dxa"/>
          </w:tcPr>
          <w:p w:rsidR="00CC1CE2" w:rsidRDefault="00CC1CE2" w:rsidP="007D7D7F">
            <w:r>
              <w:t>2320.31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206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82.65</w:t>
            </w:r>
          </w:p>
        </w:tc>
        <w:tc>
          <w:tcPr>
            <w:tcW w:w="1914" w:type="dxa"/>
          </w:tcPr>
          <w:p w:rsidR="00CC1CE2" w:rsidRDefault="00CC1CE2" w:rsidP="007D7D7F">
            <w:r>
              <w:t>2342.14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-5453.57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207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4' 13''</w:t>
            </w:r>
          </w:p>
        </w:tc>
        <w:tc>
          <w:tcPr>
            <w:tcW w:w="1914" w:type="dxa"/>
          </w:tcPr>
          <w:p w:rsidR="00CC1CE2" w:rsidRDefault="00CC1CE2" w:rsidP="007D7D7F">
            <w:r>
              <w:t>180.29</w:t>
            </w:r>
          </w:p>
        </w:tc>
        <w:tc>
          <w:tcPr>
            <w:tcW w:w="1914" w:type="dxa"/>
          </w:tcPr>
          <w:p w:rsidR="00CC1CE2" w:rsidRDefault="00CC1CE2" w:rsidP="007D7D7F">
            <w:r>
              <w:t>2409.79</w:t>
            </w:r>
          </w:p>
        </w:tc>
        <w:tc>
          <w:tcPr>
            <w:tcW w:w="1915" w:type="dxa"/>
          </w:tcPr>
          <w:p w:rsidR="00CC1CE2" w:rsidRDefault="00CC1CE2" w:rsidP="007D7D7F">
            <w:r>
              <w:t>-5406.08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208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4' 12''</w:t>
            </w:r>
          </w:p>
        </w:tc>
        <w:tc>
          <w:tcPr>
            <w:tcW w:w="1914" w:type="dxa"/>
          </w:tcPr>
          <w:p w:rsidR="00CC1CE2" w:rsidRDefault="00CC1CE2" w:rsidP="007D7D7F">
            <w:r>
              <w:t>57.69</w:t>
            </w:r>
          </w:p>
        </w:tc>
        <w:tc>
          <w:tcPr>
            <w:tcW w:w="1914" w:type="dxa"/>
          </w:tcPr>
          <w:p w:rsidR="00CC1CE2" w:rsidRDefault="00CC1CE2" w:rsidP="007D7D7F">
            <w:r>
              <w:t>2306.2</w:t>
            </w:r>
          </w:p>
        </w:tc>
        <w:tc>
          <w:tcPr>
            <w:tcW w:w="1915" w:type="dxa"/>
          </w:tcPr>
          <w:p w:rsidR="00CC1CE2" w:rsidRDefault="00CC1CE2" w:rsidP="007D7D7F">
            <w:r>
              <w:t>-5258.53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209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2273.05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-5211.31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210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-5210.98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211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2272.73</w:t>
            </w:r>
          </w:p>
        </w:tc>
        <w:tc>
          <w:tcPr>
            <w:tcW w:w="1915" w:type="dxa"/>
          </w:tcPr>
          <w:p w:rsidR="00CC1CE2" w:rsidRDefault="00CC1CE2" w:rsidP="007D7D7F">
            <w:r>
              <w:t>-5210.63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212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-5210.26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213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-5209.89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214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-5209.51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215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-5209.14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216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2272.73</w:t>
            </w:r>
          </w:p>
        </w:tc>
        <w:tc>
          <w:tcPr>
            <w:tcW w:w="1915" w:type="dxa"/>
          </w:tcPr>
          <w:p w:rsidR="00CC1CE2" w:rsidRDefault="00CC1CE2" w:rsidP="007D7D7F">
            <w:r>
              <w:t>-5208.77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217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2272.87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-5208.42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218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2273.05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-5208.09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219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2273.27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-5207.79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220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2273.53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221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2273.82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-5207.27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222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2274.14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223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2274.48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224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2274.84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225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2275.21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226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2275.58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227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2275.96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228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2276.33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229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2276.69</w:t>
            </w:r>
          </w:p>
        </w:tc>
        <w:tc>
          <w:tcPr>
            <w:tcW w:w="1915" w:type="dxa"/>
          </w:tcPr>
          <w:p w:rsidR="00CC1CE2" w:rsidRDefault="00CC1CE2" w:rsidP="007D7D7F">
            <w:r>
              <w:t>-5206.91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230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2277.03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231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2277.35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-5207.27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232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2277.64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233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2277.89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-5207.79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234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4' 12''</w:t>
            </w:r>
          </w:p>
        </w:tc>
        <w:tc>
          <w:tcPr>
            <w:tcW w:w="1914" w:type="dxa"/>
          </w:tcPr>
          <w:p w:rsidR="00CC1CE2" w:rsidRDefault="00CC1CE2" w:rsidP="007D7D7F">
            <w:r>
              <w:t>54.56</w:t>
            </w:r>
          </w:p>
        </w:tc>
        <w:tc>
          <w:tcPr>
            <w:tcW w:w="1914" w:type="dxa"/>
          </w:tcPr>
          <w:p w:rsidR="00CC1CE2" w:rsidRDefault="00CC1CE2" w:rsidP="007D7D7F">
            <w:r>
              <w:t>2278.12</w:t>
            </w:r>
          </w:p>
        </w:tc>
        <w:tc>
          <w:tcPr>
            <w:tcW w:w="1915" w:type="dxa"/>
          </w:tcPr>
          <w:p w:rsidR="00CC1CE2" w:rsidRDefault="00CC1CE2" w:rsidP="007D7D7F">
            <w:r>
              <w:t>-5208.09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235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4' 31''</w:t>
            </w:r>
          </w:p>
        </w:tc>
        <w:tc>
          <w:tcPr>
            <w:tcW w:w="1914" w:type="dxa"/>
          </w:tcPr>
          <w:p w:rsidR="00CC1CE2" w:rsidRDefault="00CC1CE2" w:rsidP="007D7D7F">
            <w:r>
              <w:t>113.54</w:t>
            </w:r>
          </w:p>
        </w:tc>
        <w:tc>
          <w:tcPr>
            <w:tcW w:w="1914" w:type="dxa"/>
          </w:tcPr>
          <w:p w:rsidR="00CC1CE2" w:rsidRDefault="00CC1CE2" w:rsidP="007D7D7F">
            <w:r>
              <w:t>2309.46</w:t>
            </w:r>
          </w:p>
        </w:tc>
        <w:tc>
          <w:tcPr>
            <w:tcW w:w="1915" w:type="dxa"/>
          </w:tcPr>
          <w:p w:rsidR="00CC1CE2" w:rsidRDefault="00CC1CE2" w:rsidP="007D7D7F">
            <w:r>
              <w:t>-5252.75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236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2402.39</w:t>
            </w:r>
          </w:p>
        </w:tc>
        <w:tc>
          <w:tcPr>
            <w:tcW w:w="1915" w:type="dxa"/>
          </w:tcPr>
          <w:p w:rsidR="00CC1CE2" w:rsidRDefault="00CC1CE2" w:rsidP="007D7D7F">
            <w:r>
              <w:t>-5187.5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237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2402.7</w:t>
            </w:r>
          </w:p>
        </w:tc>
        <w:tc>
          <w:tcPr>
            <w:tcW w:w="1915" w:type="dxa"/>
          </w:tcPr>
          <w:p w:rsidR="00CC1CE2" w:rsidRDefault="00CC1CE2" w:rsidP="007D7D7F">
            <w:r>
              <w:t>-5187.3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238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2403.04</w:t>
            </w:r>
          </w:p>
        </w:tc>
        <w:tc>
          <w:tcPr>
            <w:tcW w:w="1915" w:type="dxa"/>
          </w:tcPr>
          <w:p w:rsidR="00CC1CE2" w:rsidRDefault="00CC1CE2" w:rsidP="007D7D7F">
            <w:r>
              <w:t>-5187.14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239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2403.4</w:t>
            </w:r>
          </w:p>
        </w:tc>
        <w:tc>
          <w:tcPr>
            <w:tcW w:w="1915" w:type="dxa"/>
          </w:tcPr>
          <w:p w:rsidR="00CC1CE2" w:rsidRDefault="00CC1CE2" w:rsidP="007D7D7F">
            <w:r>
              <w:t>-5187.02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240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2403.77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-5186.95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241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2404.15</w:t>
            </w:r>
          </w:p>
        </w:tc>
        <w:tc>
          <w:tcPr>
            <w:tcW w:w="1915" w:type="dxa"/>
          </w:tcPr>
          <w:p w:rsidR="00CC1CE2" w:rsidRDefault="00CC1CE2" w:rsidP="007D7D7F">
            <w:r>
              <w:t>-5186.93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242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2404.52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-5186.95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243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2404.89</w:t>
            </w:r>
          </w:p>
        </w:tc>
        <w:tc>
          <w:tcPr>
            <w:tcW w:w="1915" w:type="dxa"/>
          </w:tcPr>
          <w:p w:rsidR="00CC1CE2" w:rsidRDefault="00CC1CE2" w:rsidP="007D7D7F">
            <w:r>
              <w:t>-5187.02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244</w:t>
            </w:r>
          </w:p>
        </w:tc>
        <w:tc>
          <w:tcPr>
            <w:tcW w:w="1914" w:type="dxa"/>
          </w:tcPr>
          <w:p w:rsidR="00CC1CE2" w:rsidRDefault="00CC1CE2" w:rsidP="007D7D7F">
            <w:r>
              <w:t>341° 23' 20''</w:t>
            </w:r>
          </w:p>
        </w:tc>
        <w:tc>
          <w:tcPr>
            <w:tcW w:w="1914" w:type="dxa"/>
          </w:tcPr>
          <w:p w:rsidR="00CC1CE2" w:rsidRDefault="00CC1CE2" w:rsidP="007D7D7F">
            <w:r>
              <w:t>36.23</w:t>
            </w:r>
          </w:p>
        </w:tc>
        <w:tc>
          <w:tcPr>
            <w:tcW w:w="1914" w:type="dxa"/>
          </w:tcPr>
          <w:p w:rsidR="00CC1CE2" w:rsidRDefault="00CC1CE2" w:rsidP="007D7D7F">
            <w:r>
              <w:t>2405.25</w:t>
            </w:r>
          </w:p>
        </w:tc>
        <w:tc>
          <w:tcPr>
            <w:tcW w:w="1915" w:type="dxa"/>
          </w:tcPr>
          <w:p w:rsidR="00CC1CE2" w:rsidRDefault="00CC1CE2" w:rsidP="007D7D7F">
            <w:r>
              <w:t>-5187.14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245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2439.59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-5198.7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246</w:t>
            </w:r>
          </w:p>
        </w:tc>
        <w:tc>
          <w:tcPr>
            <w:tcW w:w="1914" w:type="dxa"/>
          </w:tcPr>
          <w:p w:rsidR="00CC1CE2" w:rsidRDefault="00CC1CE2" w:rsidP="007D7D7F">
            <w:r>
              <w:t>332° 8' 51''</w:t>
            </w:r>
          </w:p>
        </w:tc>
        <w:tc>
          <w:tcPr>
            <w:tcW w:w="1914" w:type="dxa"/>
          </w:tcPr>
          <w:p w:rsidR="00CC1CE2" w:rsidRDefault="00CC1CE2" w:rsidP="007D7D7F">
            <w:r>
              <w:t>17.45</w:t>
            </w:r>
          </w:p>
        </w:tc>
        <w:tc>
          <w:tcPr>
            <w:tcW w:w="1914" w:type="dxa"/>
          </w:tcPr>
          <w:p w:rsidR="00CC1CE2" w:rsidRDefault="00CC1CE2" w:rsidP="007D7D7F">
            <w:r>
              <w:t>2439.93</w:t>
            </w:r>
          </w:p>
        </w:tc>
        <w:tc>
          <w:tcPr>
            <w:tcW w:w="1915" w:type="dxa"/>
          </w:tcPr>
          <w:p w:rsidR="00CC1CE2" w:rsidRDefault="00CC1CE2" w:rsidP="007D7D7F">
            <w:r>
              <w:t>-5198.86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247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2455.36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248</w:t>
            </w:r>
          </w:p>
        </w:tc>
        <w:tc>
          <w:tcPr>
            <w:tcW w:w="1914" w:type="dxa"/>
          </w:tcPr>
          <w:p w:rsidR="00CC1CE2" w:rsidRDefault="00CC1CE2" w:rsidP="007D7D7F">
            <w:r>
              <w:t>322° 21' 11''</w:t>
            </w:r>
          </w:p>
        </w:tc>
        <w:tc>
          <w:tcPr>
            <w:tcW w:w="1914" w:type="dxa"/>
          </w:tcPr>
          <w:p w:rsidR="00CC1CE2" w:rsidRDefault="00CC1CE2" w:rsidP="007D7D7F">
            <w:r>
              <w:t>40.85</w:t>
            </w:r>
          </w:p>
        </w:tc>
        <w:tc>
          <w:tcPr>
            <w:tcW w:w="1914" w:type="dxa"/>
          </w:tcPr>
          <w:p w:rsidR="00CC1CE2" w:rsidRDefault="00CC1CE2" w:rsidP="007D7D7F">
            <w:r>
              <w:t>2455.68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-5207.22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249</w:t>
            </w:r>
          </w:p>
        </w:tc>
        <w:tc>
          <w:tcPr>
            <w:tcW w:w="1914" w:type="dxa"/>
          </w:tcPr>
          <w:p w:rsidR="00CC1CE2" w:rsidRDefault="00CC1CE2" w:rsidP="007D7D7F">
            <w:r>
              <w:t>48° 53' 45''</w:t>
            </w:r>
          </w:p>
        </w:tc>
        <w:tc>
          <w:tcPr>
            <w:tcW w:w="1914" w:type="dxa"/>
          </w:tcPr>
          <w:p w:rsidR="00CC1CE2" w:rsidRDefault="00CC1CE2" w:rsidP="007D7D7F">
            <w:r>
              <w:t>35.17</w:t>
            </w:r>
          </w:p>
        </w:tc>
        <w:tc>
          <w:tcPr>
            <w:tcW w:w="1914" w:type="dxa"/>
          </w:tcPr>
          <w:p w:rsidR="00CC1CE2" w:rsidRDefault="00CC1CE2" w:rsidP="007D7D7F">
            <w:r>
              <w:t>2488.03</w:t>
            </w:r>
          </w:p>
        </w:tc>
        <w:tc>
          <w:tcPr>
            <w:tcW w:w="1915" w:type="dxa"/>
          </w:tcPr>
          <w:p w:rsidR="00CC1CE2" w:rsidRDefault="00CC1CE2" w:rsidP="007D7D7F">
            <w:r>
              <w:t>-5232.17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250</w:t>
            </w:r>
          </w:p>
        </w:tc>
        <w:tc>
          <w:tcPr>
            <w:tcW w:w="1914" w:type="dxa"/>
          </w:tcPr>
          <w:p w:rsidR="00CC1CE2" w:rsidRDefault="00CC1CE2" w:rsidP="007D7D7F">
            <w:r>
              <w:t>51° 17'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67.33</w:t>
            </w:r>
          </w:p>
        </w:tc>
        <w:tc>
          <w:tcPr>
            <w:tcW w:w="1914" w:type="dxa"/>
          </w:tcPr>
          <w:p w:rsidR="00CC1CE2" w:rsidRDefault="00CC1CE2" w:rsidP="007D7D7F">
            <w:r>
              <w:t>2511.15</w:t>
            </w:r>
          </w:p>
        </w:tc>
        <w:tc>
          <w:tcPr>
            <w:tcW w:w="1915" w:type="dxa"/>
          </w:tcPr>
          <w:p w:rsidR="00CC1CE2" w:rsidRDefault="00CC1CE2" w:rsidP="007D7D7F">
            <w:r>
              <w:t>-5205.67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251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2553.26</w:t>
            </w:r>
          </w:p>
        </w:tc>
        <w:tc>
          <w:tcPr>
            <w:tcW w:w="1915" w:type="dxa"/>
          </w:tcPr>
          <w:p w:rsidR="00CC1CE2" w:rsidRDefault="00CC1CE2" w:rsidP="007D7D7F">
            <w:r>
              <w:t>-5153.14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252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2553.52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-5152.87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253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2553.81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254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2554.13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-5152.42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255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256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257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2555.2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-5152.08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258</w:t>
            </w:r>
          </w:p>
        </w:tc>
        <w:tc>
          <w:tcPr>
            <w:tcW w:w="1914" w:type="dxa"/>
          </w:tcPr>
          <w:p w:rsidR="00CC1CE2" w:rsidRDefault="00CC1CE2" w:rsidP="007D7D7F">
            <w:r>
              <w:t>359° 55'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13.38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2555.57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259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76.39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260</w:t>
            </w:r>
          </w:p>
        </w:tc>
        <w:tc>
          <w:tcPr>
            <w:tcW w:w="1914" w:type="dxa"/>
          </w:tcPr>
          <w:p w:rsidR="00CC1CE2" w:rsidRDefault="00CC1CE2" w:rsidP="007D7D7F">
            <w:r>
              <w:t>180°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-5075.68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261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-5075.68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262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44.93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-5075.3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263</w:t>
            </w:r>
          </w:p>
        </w:tc>
        <w:tc>
          <w:tcPr>
            <w:tcW w:w="1914" w:type="dxa"/>
          </w:tcPr>
          <w:p w:rsidR="00CC1CE2" w:rsidRDefault="00CC1CE2" w:rsidP="007D7D7F">
            <w:r>
              <w:t>180°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98.36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-5030.37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264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2470.59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-5030.37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265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2470.21</w:t>
            </w:r>
          </w:p>
        </w:tc>
        <w:tc>
          <w:tcPr>
            <w:tcW w:w="1915" w:type="dxa"/>
          </w:tcPr>
          <w:p w:rsidR="00CC1CE2" w:rsidRDefault="00CC1CE2" w:rsidP="007D7D7F">
            <w:r>
              <w:t>-5030.35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266</w:t>
            </w:r>
          </w:p>
        </w:tc>
        <w:tc>
          <w:tcPr>
            <w:tcW w:w="1914" w:type="dxa"/>
          </w:tcPr>
          <w:p w:rsidR="00CC1CE2" w:rsidRDefault="00CC1CE2" w:rsidP="007D7D7F">
            <w:r>
              <w:t>162°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2469.84</w:t>
            </w:r>
          </w:p>
        </w:tc>
        <w:tc>
          <w:tcPr>
            <w:tcW w:w="1915" w:type="dxa"/>
          </w:tcPr>
          <w:p w:rsidR="00CC1CE2" w:rsidRDefault="00CC1CE2" w:rsidP="007D7D7F">
            <w:r>
              <w:t>-5030.28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267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-5030.16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268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-5030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269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-5029.8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270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-5029.56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271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2468.28</w:t>
            </w:r>
          </w:p>
        </w:tc>
        <w:tc>
          <w:tcPr>
            <w:tcW w:w="1915" w:type="dxa"/>
          </w:tcPr>
          <w:p w:rsidR="00CC1CE2" w:rsidRDefault="00CC1CE2" w:rsidP="007D7D7F">
            <w:r>
              <w:t>-5029.28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272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2468.06</w:t>
            </w:r>
          </w:p>
        </w:tc>
        <w:tc>
          <w:tcPr>
            <w:tcW w:w="1915" w:type="dxa"/>
          </w:tcPr>
          <w:p w:rsidR="00CC1CE2" w:rsidRDefault="00CC1CE2" w:rsidP="007D7D7F">
            <w:r>
              <w:t>-5028.98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273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-5028.65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274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2467.74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-5028.3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275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-5027.93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276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-5027.56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277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-5027.18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278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-5026.81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279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2467.74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-5026.44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280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2467.87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-5026.09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281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2468.06</w:t>
            </w:r>
          </w:p>
        </w:tc>
        <w:tc>
          <w:tcPr>
            <w:tcW w:w="1915" w:type="dxa"/>
          </w:tcPr>
          <w:p w:rsidR="00CC1CE2" w:rsidRDefault="00CC1CE2" w:rsidP="007D7D7F">
            <w:r>
              <w:t>-5025.76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282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2468.28</w:t>
            </w:r>
          </w:p>
        </w:tc>
        <w:tc>
          <w:tcPr>
            <w:tcW w:w="1915" w:type="dxa"/>
          </w:tcPr>
          <w:p w:rsidR="00CC1CE2" w:rsidRDefault="00CC1CE2" w:rsidP="007D7D7F">
            <w:r>
              <w:t>-5025.46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283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-5025.18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284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2468.83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-5024.94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285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-5024.74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286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-5024.58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287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2469.84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288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2470.21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-5024.39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289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98.36</w:t>
            </w:r>
          </w:p>
        </w:tc>
        <w:tc>
          <w:tcPr>
            <w:tcW w:w="1914" w:type="dxa"/>
          </w:tcPr>
          <w:p w:rsidR="00CC1CE2" w:rsidRDefault="00CC1CE2" w:rsidP="007D7D7F">
            <w:r>
              <w:t>2470.59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290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40.22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-5024.37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291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-4984.15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292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-4983.77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293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-4983.4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294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2569.09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-4983.03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295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2569.23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-4982.68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296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2569.41</w:t>
            </w:r>
          </w:p>
        </w:tc>
        <w:tc>
          <w:tcPr>
            <w:tcW w:w="1915" w:type="dxa"/>
          </w:tcPr>
          <w:p w:rsidR="00CC1CE2" w:rsidRDefault="00CC1CE2" w:rsidP="007D7D7F">
            <w:r>
              <w:t>-4982.35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297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2569.63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-4982.05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298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2569.89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299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2570.18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300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2570.5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-4981.33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301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2570.84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302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2571.2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303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2571.57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304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28''</w:t>
            </w:r>
          </w:p>
        </w:tc>
        <w:tc>
          <w:tcPr>
            <w:tcW w:w="1914" w:type="dxa"/>
          </w:tcPr>
          <w:p w:rsidR="00CC1CE2" w:rsidRDefault="00CC1CE2" w:rsidP="007D7D7F">
            <w:r>
              <w:t>64.34</w:t>
            </w:r>
          </w:p>
        </w:tc>
        <w:tc>
          <w:tcPr>
            <w:tcW w:w="1914" w:type="dxa"/>
          </w:tcPr>
          <w:p w:rsidR="00CC1CE2" w:rsidRDefault="00CC1CE2" w:rsidP="007D7D7F">
            <w:r>
              <w:t>2571.94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-4980.96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305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67.35</w:t>
            </w:r>
          </w:p>
        </w:tc>
        <w:tc>
          <w:tcPr>
            <w:tcW w:w="1914" w:type="dxa"/>
          </w:tcPr>
          <w:p w:rsidR="00CC1CE2" w:rsidRDefault="00CC1CE2" w:rsidP="007D7D7F">
            <w:r>
              <w:t>2636.28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306</w:t>
            </w:r>
          </w:p>
        </w:tc>
        <w:tc>
          <w:tcPr>
            <w:tcW w:w="1914" w:type="dxa"/>
          </w:tcPr>
          <w:p w:rsidR="00CC1CE2" w:rsidRDefault="00CC1CE2" w:rsidP="007D7D7F">
            <w:r>
              <w:t>115° 19' 19''</w:t>
            </w:r>
          </w:p>
        </w:tc>
        <w:tc>
          <w:tcPr>
            <w:tcW w:w="1914" w:type="dxa"/>
          </w:tcPr>
          <w:p w:rsidR="00CC1CE2" w:rsidRDefault="00CC1CE2" w:rsidP="007D7D7F">
            <w:r>
              <w:t>76.25</w:t>
            </w:r>
          </w:p>
        </w:tc>
        <w:tc>
          <w:tcPr>
            <w:tcW w:w="1914" w:type="dxa"/>
          </w:tcPr>
          <w:p w:rsidR="00CC1CE2" w:rsidRDefault="00CC1CE2" w:rsidP="007D7D7F">
            <w:r>
              <w:t>2636.28</w:t>
            </w:r>
          </w:p>
        </w:tc>
        <w:tc>
          <w:tcPr>
            <w:tcW w:w="1915" w:type="dxa"/>
          </w:tcPr>
          <w:p w:rsidR="00CC1CE2" w:rsidRDefault="00CC1CE2" w:rsidP="007D7D7F">
            <w:r>
              <w:t>-4913.6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307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15' 10''</w:t>
            </w:r>
          </w:p>
        </w:tc>
        <w:tc>
          <w:tcPr>
            <w:tcW w:w="1914" w:type="dxa"/>
          </w:tcPr>
          <w:p w:rsidR="00CC1CE2" w:rsidRDefault="00CC1CE2" w:rsidP="007D7D7F">
            <w:r>
              <w:t>60.62</w:t>
            </w:r>
          </w:p>
        </w:tc>
        <w:tc>
          <w:tcPr>
            <w:tcW w:w="1914" w:type="dxa"/>
          </w:tcPr>
          <w:p w:rsidR="00CC1CE2" w:rsidRDefault="00CC1CE2" w:rsidP="007D7D7F">
            <w:r>
              <w:t>2603.67</w:t>
            </w:r>
          </w:p>
        </w:tc>
        <w:tc>
          <w:tcPr>
            <w:tcW w:w="1915" w:type="dxa"/>
          </w:tcPr>
          <w:p w:rsidR="00CC1CE2" w:rsidRDefault="00CC1CE2" w:rsidP="007D7D7F">
            <w:r>
              <w:t>-4844.67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308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2552.68</w:t>
            </w:r>
          </w:p>
        </w:tc>
        <w:tc>
          <w:tcPr>
            <w:tcW w:w="1915" w:type="dxa"/>
          </w:tcPr>
          <w:p w:rsidR="00CC1CE2" w:rsidRDefault="00CC1CE2" w:rsidP="007D7D7F">
            <w:r>
              <w:t>-4811.88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309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2552.39</w:t>
            </w:r>
          </w:p>
        </w:tc>
        <w:tc>
          <w:tcPr>
            <w:tcW w:w="1915" w:type="dxa"/>
          </w:tcPr>
          <w:p w:rsidR="00CC1CE2" w:rsidRDefault="00CC1CE2" w:rsidP="007D7D7F">
            <w:r>
              <w:t>-4811.64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310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2552.13</w:t>
            </w:r>
          </w:p>
        </w:tc>
        <w:tc>
          <w:tcPr>
            <w:tcW w:w="1915" w:type="dxa"/>
          </w:tcPr>
          <w:p w:rsidR="00CC1CE2" w:rsidRDefault="00CC1CE2" w:rsidP="007D7D7F">
            <w:r>
              <w:t>-4811.36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311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2551.91</w:t>
            </w:r>
          </w:p>
        </w:tc>
        <w:tc>
          <w:tcPr>
            <w:tcW w:w="1915" w:type="dxa"/>
          </w:tcPr>
          <w:p w:rsidR="00CC1CE2" w:rsidRDefault="00CC1CE2" w:rsidP="007D7D7F">
            <w:r>
              <w:t>-4811.06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312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-4810.73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313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-4810.38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314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-4810.01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315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2551.45</w:t>
            </w:r>
          </w:p>
        </w:tc>
        <w:tc>
          <w:tcPr>
            <w:tcW w:w="1915" w:type="dxa"/>
          </w:tcPr>
          <w:p w:rsidR="00CC1CE2" w:rsidRDefault="00CC1CE2" w:rsidP="007D7D7F">
            <w:r>
              <w:t>-4809.64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316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2551.45</w:t>
            </w:r>
          </w:p>
        </w:tc>
        <w:tc>
          <w:tcPr>
            <w:tcW w:w="1915" w:type="dxa"/>
          </w:tcPr>
          <w:p w:rsidR="00CC1CE2" w:rsidRDefault="00CC1CE2" w:rsidP="007D7D7F">
            <w:r>
              <w:t>-4809.26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317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-4808.89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318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-4808.52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319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-4808.17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320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2551.91</w:t>
            </w:r>
          </w:p>
        </w:tc>
        <w:tc>
          <w:tcPr>
            <w:tcW w:w="1915" w:type="dxa"/>
          </w:tcPr>
          <w:p w:rsidR="00CC1CE2" w:rsidRDefault="00CC1CE2" w:rsidP="007D7D7F">
            <w:r>
              <w:t>-4807.84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321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2552.13</w:t>
            </w:r>
          </w:p>
        </w:tc>
        <w:tc>
          <w:tcPr>
            <w:tcW w:w="1915" w:type="dxa"/>
          </w:tcPr>
          <w:p w:rsidR="00CC1CE2" w:rsidRDefault="00CC1CE2" w:rsidP="007D7D7F">
            <w:r>
              <w:t>-4807.54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322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2552.39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-4807.26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323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2552.68</w:t>
            </w:r>
          </w:p>
        </w:tc>
        <w:tc>
          <w:tcPr>
            <w:tcW w:w="1915" w:type="dxa"/>
          </w:tcPr>
          <w:p w:rsidR="00CC1CE2" w:rsidRDefault="00CC1CE2" w:rsidP="007D7D7F">
            <w:r>
              <w:t>-4807.02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324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2552.99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325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2553.34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-4806.66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326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2553.69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-4806.54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327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2554.06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-4806.47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328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2554.44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-4806.45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329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2554.82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-4806.47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330</w:t>
            </w:r>
          </w:p>
        </w:tc>
        <w:tc>
          <w:tcPr>
            <w:tcW w:w="1914" w:type="dxa"/>
          </w:tcPr>
          <w:p w:rsidR="00CC1CE2" w:rsidRDefault="00CC1CE2" w:rsidP="007D7D7F">
            <w:r>
              <w:t>342°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2555.19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-4806.54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331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2555.54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-4806.66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332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2555.89</w:t>
            </w:r>
          </w:p>
        </w:tc>
        <w:tc>
          <w:tcPr>
            <w:tcW w:w="1915" w:type="dxa"/>
          </w:tcPr>
          <w:p w:rsidR="00CC1CE2" w:rsidRDefault="00CC1CE2" w:rsidP="007D7D7F">
            <w:r>
              <w:t>-4806.82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333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15' 10''</w:t>
            </w:r>
          </w:p>
        </w:tc>
        <w:tc>
          <w:tcPr>
            <w:tcW w:w="1914" w:type="dxa"/>
          </w:tcPr>
          <w:p w:rsidR="00CC1CE2" w:rsidRDefault="00CC1CE2" w:rsidP="007D7D7F">
            <w:r>
              <w:t>58.11</w:t>
            </w:r>
          </w:p>
        </w:tc>
        <w:tc>
          <w:tcPr>
            <w:tcW w:w="1914" w:type="dxa"/>
          </w:tcPr>
          <w:p w:rsidR="00CC1CE2" w:rsidRDefault="00CC1CE2" w:rsidP="007D7D7F">
            <w:r>
              <w:t>2556.2</w:t>
            </w:r>
          </w:p>
        </w:tc>
        <w:tc>
          <w:tcPr>
            <w:tcW w:w="1915" w:type="dxa"/>
          </w:tcPr>
          <w:p w:rsidR="00CC1CE2" w:rsidRDefault="00CC1CE2" w:rsidP="007D7D7F">
            <w:r>
              <w:t>-4807.02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334</w:t>
            </w:r>
          </w:p>
        </w:tc>
        <w:tc>
          <w:tcPr>
            <w:tcW w:w="1914" w:type="dxa"/>
          </w:tcPr>
          <w:p w:rsidR="00CC1CE2" w:rsidRDefault="00CC1CE2" w:rsidP="007D7D7F">
            <w:r>
              <w:t>58° 0' 16''</w:t>
            </w:r>
          </w:p>
        </w:tc>
        <w:tc>
          <w:tcPr>
            <w:tcW w:w="1914" w:type="dxa"/>
          </w:tcPr>
          <w:p w:rsidR="00CC1CE2" w:rsidRDefault="00CC1CE2" w:rsidP="007D7D7F">
            <w:r>
              <w:t>173.58</w:t>
            </w:r>
          </w:p>
        </w:tc>
        <w:tc>
          <w:tcPr>
            <w:tcW w:w="1914" w:type="dxa"/>
          </w:tcPr>
          <w:p w:rsidR="00CC1CE2" w:rsidRDefault="00CC1CE2" w:rsidP="007D7D7F">
            <w:r>
              <w:t>2605.08</w:t>
            </w:r>
          </w:p>
        </w:tc>
        <w:tc>
          <w:tcPr>
            <w:tcW w:w="1915" w:type="dxa"/>
          </w:tcPr>
          <w:p w:rsidR="00CC1CE2" w:rsidRDefault="00CC1CE2" w:rsidP="007D7D7F">
            <w:r>
              <w:t>-4838.46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335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43' 44''</w:t>
            </w:r>
          </w:p>
        </w:tc>
        <w:tc>
          <w:tcPr>
            <w:tcW w:w="1914" w:type="dxa"/>
          </w:tcPr>
          <w:p w:rsidR="00CC1CE2" w:rsidRDefault="00CC1CE2" w:rsidP="007D7D7F">
            <w:r>
              <w:t>78.28</w:t>
            </w:r>
          </w:p>
        </w:tc>
        <w:tc>
          <w:tcPr>
            <w:tcW w:w="1914" w:type="dxa"/>
          </w:tcPr>
          <w:p w:rsidR="00CC1CE2" w:rsidRDefault="00CC1CE2" w:rsidP="007D7D7F">
            <w:r>
              <w:t>2697.05</w:t>
            </w:r>
          </w:p>
        </w:tc>
        <w:tc>
          <w:tcPr>
            <w:tcW w:w="1915" w:type="dxa"/>
          </w:tcPr>
          <w:p w:rsidR="00CC1CE2" w:rsidRDefault="00CC1CE2" w:rsidP="007D7D7F">
            <w:r>
              <w:t>-4691.25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336</w:t>
            </w:r>
          </w:p>
        </w:tc>
        <w:tc>
          <w:tcPr>
            <w:tcW w:w="1914" w:type="dxa"/>
          </w:tcPr>
          <w:p w:rsidR="00CC1CE2" w:rsidRDefault="00CC1CE2" w:rsidP="007D7D7F">
            <w:r>
              <w:t>179° 50' 21''</w:t>
            </w:r>
          </w:p>
        </w:tc>
        <w:tc>
          <w:tcPr>
            <w:tcW w:w="1914" w:type="dxa"/>
          </w:tcPr>
          <w:p w:rsidR="00CC1CE2" w:rsidRDefault="00CC1CE2" w:rsidP="007D7D7F">
            <w:r>
              <w:t>214.99</w:t>
            </w:r>
          </w:p>
        </w:tc>
        <w:tc>
          <w:tcPr>
            <w:tcW w:w="1914" w:type="dxa"/>
          </w:tcPr>
          <w:p w:rsidR="00CC1CE2" w:rsidRDefault="00CC1CE2" w:rsidP="007D7D7F">
            <w:r>
              <w:t>2630.86</w:t>
            </w:r>
          </w:p>
        </w:tc>
        <w:tc>
          <w:tcPr>
            <w:tcW w:w="1915" w:type="dxa"/>
          </w:tcPr>
          <w:p w:rsidR="00CC1CE2" w:rsidRDefault="00CC1CE2" w:rsidP="007D7D7F">
            <w:r>
              <w:t>-4649.45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337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2415.86</w:t>
            </w:r>
          </w:p>
        </w:tc>
        <w:tc>
          <w:tcPr>
            <w:tcW w:w="1915" w:type="dxa"/>
          </w:tcPr>
          <w:p w:rsidR="00CC1CE2" w:rsidRDefault="00CC1CE2" w:rsidP="007D7D7F">
            <w:r>
              <w:t>-4648.85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338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2415.49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-4648.82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339</w:t>
            </w:r>
          </w:p>
        </w:tc>
        <w:tc>
          <w:tcPr>
            <w:tcW w:w="1914" w:type="dxa"/>
          </w:tcPr>
          <w:p w:rsidR="00CC1CE2" w:rsidRDefault="00CC1CE2" w:rsidP="007D7D7F">
            <w:r>
              <w:t>162° 0'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2415.12</w:t>
            </w:r>
          </w:p>
        </w:tc>
        <w:tc>
          <w:tcPr>
            <w:tcW w:w="1915" w:type="dxa"/>
          </w:tcPr>
          <w:p w:rsidR="00CC1CE2" w:rsidRDefault="00CC1CE2" w:rsidP="007D7D7F">
            <w:r>
              <w:t>-4648.75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340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2414.76</w:t>
            </w:r>
          </w:p>
        </w:tc>
        <w:tc>
          <w:tcPr>
            <w:tcW w:w="1915" w:type="dxa"/>
          </w:tcPr>
          <w:p w:rsidR="00CC1CE2" w:rsidRDefault="00CC1CE2" w:rsidP="007D7D7F">
            <w:r>
              <w:t>-4648.64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341</w:t>
            </w:r>
          </w:p>
        </w:tc>
        <w:tc>
          <w:tcPr>
            <w:tcW w:w="1914" w:type="dxa"/>
          </w:tcPr>
          <w:p w:rsidR="00CC1CE2" w:rsidRDefault="00CC1CE2" w:rsidP="007D7D7F">
            <w:r>
              <w:t>149° 3' 35''</w:t>
            </w:r>
          </w:p>
        </w:tc>
        <w:tc>
          <w:tcPr>
            <w:tcW w:w="1914" w:type="dxa"/>
          </w:tcPr>
          <w:p w:rsidR="00CC1CE2" w:rsidRDefault="00CC1CE2" w:rsidP="007D7D7F">
            <w:r>
              <w:t>63.76</w:t>
            </w:r>
          </w:p>
        </w:tc>
        <w:tc>
          <w:tcPr>
            <w:tcW w:w="1914" w:type="dxa"/>
          </w:tcPr>
          <w:p w:rsidR="00CC1CE2" w:rsidRDefault="00CC1CE2" w:rsidP="007D7D7F">
            <w:r>
              <w:t>2414.42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-4648.48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342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2359.73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-4615.69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343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2359.42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-4615.49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344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2359.12</w:t>
            </w:r>
          </w:p>
        </w:tc>
        <w:tc>
          <w:tcPr>
            <w:tcW w:w="1915" w:type="dxa"/>
          </w:tcPr>
          <w:p w:rsidR="00CC1CE2" w:rsidRDefault="00CC1CE2" w:rsidP="007D7D7F">
            <w:r>
              <w:t>-4615.25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345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2358.87</w:t>
            </w:r>
          </w:p>
        </w:tc>
        <w:tc>
          <w:tcPr>
            <w:tcW w:w="1915" w:type="dxa"/>
          </w:tcPr>
          <w:p w:rsidR="00CC1CE2" w:rsidRDefault="00CC1CE2" w:rsidP="007D7D7F">
            <w:r>
              <w:t>-4614.98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346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2358.65</w:t>
            </w:r>
          </w:p>
        </w:tc>
        <w:tc>
          <w:tcPr>
            <w:tcW w:w="1915" w:type="dxa"/>
          </w:tcPr>
          <w:p w:rsidR="00CC1CE2" w:rsidRDefault="00CC1CE2" w:rsidP="007D7D7F">
            <w:r>
              <w:t>-4614.67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347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2358.46</w:t>
            </w:r>
          </w:p>
        </w:tc>
        <w:tc>
          <w:tcPr>
            <w:tcW w:w="1915" w:type="dxa"/>
          </w:tcPr>
          <w:p w:rsidR="00CC1CE2" w:rsidRDefault="00CC1CE2" w:rsidP="007D7D7F">
            <w:r>
              <w:t>-4614.34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348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2358.33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-4613.99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349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2358.23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-4613.63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350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2358.18</w:t>
            </w:r>
          </w:p>
        </w:tc>
        <w:tc>
          <w:tcPr>
            <w:tcW w:w="1915" w:type="dxa"/>
          </w:tcPr>
          <w:p w:rsidR="00CC1CE2" w:rsidRDefault="00CC1CE2" w:rsidP="007D7D7F">
            <w:r>
              <w:t>-4613.25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351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2358.18</w:t>
            </w:r>
          </w:p>
        </w:tc>
        <w:tc>
          <w:tcPr>
            <w:tcW w:w="1915" w:type="dxa"/>
          </w:tcPr>
          <w:p w:rsidR="00CC1CE2" w:rsidRDefault="00CC1CE2" w:rsidP="007D7D7F">
            <w:r>
              <w:t>-4612.88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352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2358.23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-4612.5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353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2358.33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-4612.14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354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2358.46</w:t>
            </w:r>
          </w:p>
        </w:tc>
        <w:tc>
          <w:tcPr>
            <w:tcW w:w="1915" w:type="dxa"/>
          </w:tcPr>
          <w:p w:rsidR="00CC1CE2" w:rsidRDefault="00CC1CE2" w:rsidP="007D7D7F">
            <w:r>
              <w:t>-4611.79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355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2358.65</w:t>
            </w:r>
          </w:p>
        </w:tc>
        <w:tc>
          <w:tcPr>
            <w:tcW w:w="1915" w:type="dxa"/>
          </w:tcPr>
          <w:p w:rsidR="00CC1CE2" w:rsidRDefault="00CC1CE2" w:rsidP="007D7D7F">
            <w:r>
              <w:t>-4611.46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356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2358.87</w:t>
            </w:r>
          </w:p>
        </w:tc>
        <w:tc>
          <w:tcPr>
            <w:tcW w:w="1915" w:type="dxa"/>
          </w:tcPr>
          <w:p w:rsidR="00CC1CE2" w:rsidRDefault="00CC1CE2" w:rsidP="007D7D7F">
            <w:r>
              <w:t>-4611.15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357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2359.12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358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2359.42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359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2359.73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360</w:t>
            </w:r>
          </w:p>
        </w:tc>
        <w:tc>
          <w:tcPr>
            <w:tcW w:w="1914" w:type="dxa"/>
          </w:tcPr>
          <w:p w:rsidR="00CC1CE2" w:rsidRDefault="00CC1CE2" w:rsidP="007D7D7F">
            <w:r>
              <w:t>17° 59'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2360.07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361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2360.43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-4610.16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362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0.38</w:t>
            </w:r>
          </w:p>
        </w:tc>
        <w:tc>
          <w:tcPr>
            <w:tcW w:w="1914" w:type="dxa"/>
          </w:tcPr>
          <w:p w:rsidR="00CC1CE2" w:rsidRDefault="00CC1CE2" w:rsidP="007D7D7F">
            <w:r>
              <w:t>2360.8</w:t>
            </w:r>
          </w:p>
        </w:tc>
        <w:tc>
          <w:tcPr>
            <w:tcW w:w="1915" w:type="dxa"/>
          </w:tcPr>
          <w:p w:rsidR="00CC1CE2" w:rsidRDefault="00CC1CE2" w:rsidP="007D7D7F">
            <w:r>
              <w:t>-4610.09</w:t>
            </w:r>
          </w:p>
        </w:tc>
      </w:tr>
    </w:tbl>
    <w:p w:rsidR="003C432C" w:rsidRPr="00A43F2A" w:rsidRDefault="003C432C">
      <w:pPr>
        <w:rPr>
          <w:color w:val="FF0000"/>
        </w:rPr>
      </w:pPr>
    </w:p>
    <w:p w:rsidR="00220145" w:rsidRPr="00CC1CE2" w:rsidRDefault="00263876" w:rsidP="00263876">
      <w:pPr>
        <w:jc w:val="center"/>
        <w:rPr>
          <w:b/>
          <w:sz w:val="28"/>
          <w:szCs w:val="28"/>
        </w:rPr>
      </w:pPr>
      <w:r w:rsidRPr="00CC1CE2">
        <w:rPr>
          <w:b/>
          <w:sz w:val="28"/>
          <w:szCs w:val="28"/>
        </w:rPr>
        <w:t>Санитарно-защитная полоса</w:t>
      </w:r>
      <w:r w:rsidR="00CC1CE2" w:rsidRPr="00CC1CE2">
        <w:rPr>
          <w:b/>
          <w:sz w:val="28"/>
          <w:szCs w:val="28"/>
        </w:rPr>
        <w:t xml:space="preserve"> сетей водоснабжения (планируемая</w:t>
      </w:r>
      <w:r w:rsidRPr="00CC1CE2">
        <w:rPr>
          <w:b/>
          <w:sz w:val="28"/>
          <w:szCs w:val="28"/>
        </w:rPr>
        <w:t>)</w:t>
      </w:r>
    </w:p>
    <w:p w:rsidR="00263876" w:rsidRPr="00A43F2A" w:rsidRDefault="00263876" w:rsidP="00263876">
      <w:pPr>
        <w:jc w:val="center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Pr="003448DF" w:rsidRDefault="00CC1CE2" w:rsidP="007D7D7F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CC1CE2" w:rsidRPr="003448DF" w:rsidRDefault="00CC1CE2" w:rsidP="007D7D7F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CC1CE2" w:rsidRPr="003448DF" w:rsidRDefault="00CC1CE2" w:rsidP="007D7D7F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CC1CE2" w:rsidRPr="003448DF" w:rsidRDefault="00CC1CE2" w:rsidP="007D7D7F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CC1CE2" w:rsidRPr="003448DF" w:rsidRDefault="00CC1CE2" w:rsidP="007D7D7F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358° 59' 37''</w:t>
            </w:r>
          </w:p>
        </w:tc>
        <w:tc>
          <w:tcPr>
            <w:tcW w:w="1914" w:type="dxa"/>
          </w:tcPr>
          <w:p w:rsidR="00CC1CE2" w:rsidRDefault="00CC1CE2" w:rsidP="007D7D7F">
            <w:r>
              <w:t>35.68</w:t>
            </w:r>
          </w:p>
        </w:tc>
        <w:tc>
          <w:tcPr>
            <w:tcW w:w="1914" w:type="dxa"/>
          </w:tcPr>
          <w:p w:rsidR="00CC1CE2" w:rsidRDefault="00CC1CE2" w:rsidP="007D7D7F">
            <w:r>
              <w:t>2525.91</w:t>
            </w:r>
          </w:p>
        </w:tc>
        <w:tc>
          <w:tcPr>
            <w:tcW w:w="1915" w:type="dxa"/>
          </w:tcPr>
          <w:p w:rsidR="00CC1CE2" w:rsidRDefault="00CC1CE2" w:rsidP="007D7D7F">
            <w:r>
              <w:t>-4661.5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2561.59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-4662.13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2562.84</w:t>
            </w:r>
          </w:p>
        </w:tc>
        <w:tc>
          <w:tcPr>
            <w:tcW w:w="1915" w:type="dxa"/>
          </w:tcPr>
          <w:p w:rsidR="00CC1CE2" w:rsidRDefault="00CC1CE2" w:rsidP="007D7D7F">
            <w:r>
              <w:t>-4662.2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341°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2564.07</w:t>
            </w:r>
          </w:p>
        </w:tc>
        <w:tc>
          <w:tcPr>
            <w:tcW w:w="1915" w:type="dxa"/>
          </w:tcPr>
          <w:p w:rsidR="00CC1CE2" w:rsidRDefault="00CC1CE2" w:rsidP="007D7D7F">
            <w:r>
              <w:t>-4662.44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2565.27</w:t>
            </w:r>
          </w:p>
        </w:tc>
        <w:tc>
          <w:tcPr>
            <w:tcW w:w="1915" w:type="dxa"/>
          </w:tcPr>
          <w:p w:rsidR="00CC1CE2" w:rsidRDefault="00CC1CE2" w:rsidP="007D7D7F">
            <w:r>
              <w:t>-4662.83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2566.4</w:t>
            </w:r>
          </w:p>
        </w:tc>
        <w:tc>
          <w:tcPr>
            <w:tcW w:w="1915" w:type="dxa"/>
          </w:tcPr>
          <w:p w:rsidR="00CC1CE2" w:rsidRDefault="00CC1CE2" w:rsidP="007D7D7F">
            <w:r>
              <w:t>-4663.36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15' 10''</w:t>
            </w:r>
          </w:p>
        </w:tc>
        <w:tc>
          <w:tcPr>
            <w:tcW w:w="1914" w:type="dxa"/>
          </w:tcPr>
          <w:p w:rsidR="00CC1CE2" w:rsidRDefault="00CC1CE2" w:rsidP="007D7D7F">
            <w:r>
              <w:t>140.99</w:t>
            </w:r>
          </w:p>
        </w:tc>
        <w:tc>
          <w:tcPr>
            <w:tcW w:w="1914" w:type="dxa"/>
          </w:tcPr>
          <w:p w:rsidR="00CC1CE2" w:rsidRDefault="00CC1CE2" w:rsidP="007D7D7F">
            <w:r>
              <w:t>2567.46</w:t>
            </w:r>
          </w:p>
        </w:tc>
        <w:tc>
          <w:tcPr>
            <w:tcW w:w="1915" w:type="dxa"/>
          </w:tcPr>
          <w:p w:rsidR="00CC1CE2" w:rsidRDefault="00CC1CE2" w:rsidP="007D7D7F">
            <w:r>
              <w:t>-4664.04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2686.04</w:t>
            </w:r>
          </w:p>
        </w:tc>
        <w:tc>
          <w:tcPr>
            <w:tcW w:w="1915" w:type="dxa"/>
          </w:tcPr>
          <w:p w:rsidR="00CC1CE2" w:rsidRDefault="00CC1CE2" w:rsidP="007D7D7F">
            <w:r>
              <w:t>-4740.3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2687.01</w:t>
            </w:r>
          </w:p>
        </w:tc>
        <w:tc>
          <w:tcPr>
            <w:tcW w:w="1915" w:type="dxa"/>
          </w:tcPr>
          <w:p w:rsidR="00CC1CE2" w:rsidRDefault="00CC1CE2" w:rsidP="007D7D7F">
            <w:r>
              <w:t>-4741.1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10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2687.87</w:t>
            </w:r>
          </w:p>
        </w:tc>
        <w:tc>
          <w:tcPr>
            <w:tcW w:w="1915" w:type="dxa"/>
          </w:tcPr>
          <w:p w:rsidR="00CC1CE2" w:rsidRDefault="00CC1CE2" w:rsidP="007D7D7F">
            <w:r>
              <w:t>-4742.02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2688.61</w:t>
            </w:r>
          </w:p>
        </w:tc>
        <w:tc>
          <w:tcPr>
            <w:tcW w:w="1915" w:type="dxa"/>
          </w:tcPr>
          <w:p w:rsidR="00CC1CE2" w:rsidRDefault="00CC1CE2" w:rsidP="007D7D7F">
            <w:r>
              <w:t>-4743.03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2689.21</w:t>
            </w:r>
          </w:p>
        </w:tc>
        <w:tc>
          <w:tcPr>
            <w:tcW w:w="1915" w:type="dxa"/>
          </w:tcPr>
          <w:p w:rsidR="00CC1CE2" w:rsidRDefault="00CC1CE2" w:rsidP="007D7D7F">
            <w:r>
              <w:t>-4744.13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2689.68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2689.99</w:t>
            </w:r>
          </w:p>
        </w:tc>
        <w:tc>
          <w:tcPr>
            <w:tcW w:w="1915" w:type="dxa"/>
          </w:tcPr>
          <w:p w:rsidR="00CC1CE2" w:rsidRDefault="00CC1CE2" w:rsidP="007D7D7F">
            <w:r>
              <w:t>-4746.52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2690.15</w:t>
            </w:r>
          </w:p>
        </w:tc>
        <w:tc>
          <w:tcPr>
            <w:tcW w:w="1915" w:type="dxa"/>
          </w:tcPr>
          <w:p w:rsidR="00CC1CE2" w:rsidRDefault="00CC1CE2" w:rsidP="007D7D7F">
            <w:r>
              <w:t>-4747.76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2690.15</w:t>
            </w:r>
          </w:p>
        </w:tc>
        <w:tc>
          <w:tcPr>
            <w:tcW w:w="1915" w:type="dxa"/>
          </w:tcPr>
          <w:p w:rsidR="00CC1CE2" w:rsidRDefault="00CC1CE2" w:rsidP="007D7D7F">
            <w:r>
              <w:t>-4749.02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2689.99</w:t>
            </w:r>
          </w:p>
        </w:tc>
        <w:tc>
          <w:tcPr>
            <w:tcW w:w="1915" w:type="dxa"/>
          </w:tcPr>
          <w:p w:rsidR="00CC1CE2" w:rsidRDefault="00CC1CE2" w:rsidP="007D7D7F">
            <w:r>
              <w:t>-4750.26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2689.68</w:t>
            </w:r>
          </w:p>
        </w:tc>
        <w:tc>
          <w:tcPr>
            <w:tcW w:w="1915" w:type="dxa"/>
          </w:tcPr>
          <w:p w:rsidR="00CC1CE2" w:rsidRDefault="00CC1CE2" w:rsidP="007D7D7F">
            <w:r>
              <w:t>-4751.48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2689.21</w:t>
            </w:r>
          </w:p>
        </w:tc>
        <w:tc>
          <w:tcPr>
            <w:tcW w:w="1915" w:type="dxa"/>
          </w:tcPr>
          <w:p w:rsidR="00CC1CE2" w:rsidRDefault="00CC1CE2" w:rsidP="007D7D7F">
            <w:r>
              <w:t>-4752.65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2688.61</w:t>
            </w:r>
          </w:p>
        </w:tc>
        <w:tc>
          <w:tcPr>
            <w:tcW w:w="1915" w:type="dxa"/>
          </w:tcPr>
          <w:p w:rsidR="00CC1CE2" w:rsidRDefault="00CC1CE2" w:rsidP="007D7D7F">
            <w:r>
              <w:t>-4753.75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2687.87</w:t>
            </w:r>
          </w:p>
        </w:tc>
        <w:tc>
          <w:tcPr>
            <w:tcW w:w="1915" w:type="dxa"/>
          </w:tcPr>
          <w:p w:rsidR="00CC1CE2" w:rsidRDefault="00CC1CE2" w:rsidP="007D7D7F">
            <w:r>
              <w:t>-4754.76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2687.01</w:t>
            </w:r>
          </w:p>
        </w:tc>
        <w:tc>
          <w:tcPr>
            <w:tcW w:w="1915" w:type="dxa"/>
          </w:tcPr>
          <w:p w:rsidR="00CC1CE2" w:rsidRDefault="00CC1CE2" w:rsidP="007D7D7F">
            <w:r>
              <w:t>-4755.68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2686.04</w:t>
            </w:r>
          </w:p>
        </w:tc>
        <w:tc>
          <w:tcPr>
            <w:tcW w:w="1915" w:type="dxa"/>
          </w:tcPr>
          <w:p w:rsidR="00CC1CE2" w:rsidRDefault="00CC1CE2" w:rsidP="007D7D7F">
            <w:r>
              <w:t>-4756.48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2684.98</w:t>
            </w:r>
          </w:p>
        </w:tc>
        <w:tc>
          <w:tcPr>
            <w:tcW w:w="1915" w:type="dxa"/>
          </w:tcPr>
          <w:p w:rsidR="00CC1CE2" w:rsidRDefault="00CC1CE2" w:rsidP="007D7D7F">
            <w:r>
              <w:t>-4757.15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</w:t>
            </w:r>
          </w:p>
        </w:tc>
        <w:tc>
          <w:tcPr>
            <w:tcW w:w="1914" w:type="dxa"/>
          </w:tcPr>
          <w:p w:rsidR="00CC1CE2" w:rsidRDefault="00CC1CE2" w:rsidP="007D7D7F">
            <w:r>
              <w:t>198°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2683.85</w:t>
            </w:r>
          </w:p>
        </w:tc>
        <w:tc>
          <w:tcPr>
            <w:tcW w:w="1915" w:type="dxa"/>
          </w:tcPr>
          <w:p w:rsidR="00CC1CE2" w:rsidRDefault="00CC1CE2" w:rsidP="007D7D7F">
            <w:r>
              <w:t>-4757.69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2682.65</w:t>
            </w:r>
          </w:p>
        </w:tc>
        <w:tc>
          <w:tcPr>
            <w:tcW w:w="1915" w:type="dxa"/>
          </w:tcPr>
          <w:p w:rsidR="00CC1CE2" w:rsidRDefault="00CC1CE2" w:rsidP="007D7D7F">
            <w:r>
              <w:t>-4758.08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2681.42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-4758.31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2680.17</w:t>
            </w:r>
          </w:p>
        </w:tc>
        <w:tc>
          <w:tcPr>
            <w:tcW w:w="1915" w:type="dxa"/>
          </w:tcPr>
          <w:p w:rsidR="00CC1CE2" w:rsidRDefault="00CC1CE2" w:rsidP="007D7D7F">
            <w:r>
              <w:t>-4758.39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2678.91</w:t>
            </w:r>
          </w:p>
        </w:tc>
        <w:tc>
          <w:tcPr>
            <w:tcW w:w="1915" w:type="dxa"/>
          </w:tcPr>
          <w:p w:rsidR="00CC1CE2" w:rsidRDefault="00CC1CE2" w:rsidP="007D7D7F">
            <w:r>
              <w:t>-4758.31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</w:t>
            </w:r>
          </w:p>
        </w:tc>
        <w:tc>
          <w:tcPr>
            <w:tcW w:w="1914" w:type="dxa"/>
          </w:tcPr>
          <w:p w:rsidR="00CC1CE2" w:rsidRDefault="00CC1CE2" w:rsidP="007D7D7F">
            <w:r>
              <w:t>161°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2677.68</w:t>
            </w:r>
          </w:p>
        </w:tc>
        <w:tc>
          <w:tcPr>
            <w:tcW w:w="1915" w:type="dxa"/>
          </w:tcPr>
          <w:p w:rsidR="00CC1CE2" w:rsidRDefault="00CC1CE2" w:rsidP="007D7D7F">
            <w:r>
              <w:t>-4758.08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2676.49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-4757.69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2675.35</w:t>
            </w:r>
          </w:p>
        </w:tc>
        <w:tc>
          <w:tcPr>
            <w:tcW w:w="1915" w:type="dxa"/>
          </w:tcPr>
          <w:p w:rsidR="00CC1CE2" w:rsidRDefault="00CC1CE2" w:rsidP="007D7D7F">
            <w:r>
              <w:t>-4757.15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15' 10''</w:t>
            </w:r>
          </w:p>
        </w:tc>
        <w:tc>
          <w:tcPr>
            <w:tcW w:w="1914" w:type="dxa"/>
          </w:tcPr>
          <w:p w:rsidR="00CC1CE2" w:rsidRDefault="00CC1CE2" w:rsidP="007D7D7F">
            <w:r>
              <w:t>137.55</w:t>
            </w:r>
          </w:p>
        </w:tc>
        <w:tc>
          <w:tcPr>
            <w:tcW w:w="1914" w:type="dxa"/>
          </w:tcPr>
          <w:p w:rsidR="00CC1CE2" w:rsidRDefault="00CC1CE2" w:rsidP="007D7D7F">
            <w:r>
              <w:t>2674.29</w:t>
            </w:r>
          </w:p>
        </w:tc>
        <w:tc>
          <w:tcPr>
            <w:tcW w:w="1915" w:type="dxa"/>
          </w:tcPr>
          <w:p w:rsidR="00CC1CE2" w:rsidRDefault="00CC1CE2" w:rsidP="007D7D7F">
            <w:r>
              <w:t>-4756.48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</w:t>
            </w:r>
          </w:p>
        </w:tc>
        <w:tc>
          <w:tcPr>
            <w:tcW w:w="1914" w:type="dxa"/>
          </w:tcPr>
          <w:p w:rsidR="00CC1CE2" w:rsidRDefault="00CC1CE2" w:rsidP="007D7D7F">
            <w:r>
              <w:t>178° 59' 37''</w:t>
            </w:r>
          </w:p>
        </w:tc>
        <w:tc>
          <w:tcPr>
            <w:tcW w:w="1914" w:type="dxa"/>
          </w:tcPr>
          <w:p w:rsidR="00CC1CE2" w:rsidRDefault="00CC1CE2" w:rsidP="007D7D7F">
            <w:r>
              <w:t>27.28</w:t>
            </w:r>
          </w:p>
        </w:tc>
        <w:tc>
          <w:tcPr>
            <w:tcW w:w="1914" w:type="dxa"/>
          </w:tcPr>
          <w:p w:rsidR="00CC1CE2" w:rsidRDefault="00CC1CE2" w:rsidP="007D7D7F">
            <w:r>
              <w:t>2558.6</w:t>
            </w:r>
          </w:p>
        </w:tc>
        <w:tc>
          <w:tcPr>
            <w:tcW w:w="1915" w:type="dxa"/>
          </w:tcPr>
          <w:p w:rsidR="00CC1CE2" w:rsidRDefault="00CC1CE2" w:rsidP="007D7D7F">
            <w:r>
              <w:t>-4682.07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</w:t>
            </w:r>
          </w:p>
        </w:tc>
        <w:tc>
          <w:tcPr>
            <w:tcW w:w="1914" w:type="dxa"/>
          </w:tcPr>
          <w:p w:rsidR="00CC1CE2" w:rsidRDefault="00CC1CE2" w:rsidP="007D7D7F">
            <w:r>
              <w:t>237° 18' 41''</w:t>
            </w:r>
          </w:p>
        </w:tc>
        <w:tc>
          <w:tcPr>
            <w:tcW w:w="1914" w:type="dxa"/>
          </w:tcPr>
          <w:p w:rsidR="00CC1CE2" w:rsidRDefault="00CC1CE2" w:rsidP="007D7D7F">
            <w:r>
              <w:t>96.41</w:t>
            </w:r>
          </w:p>
        </w:tc>
        <w:tc>
          <w:tcPr>
            <w:tcW w:w="1914" w:type="dxa"/>
          </w:tcPr>
          <w:p w:rsidR="00CC1CE2" w:rsidRDefault="00CC1CE2" w:rsidP="007D7D7F">
            <w:r>
              <w:t>2531.32</w:t>
            </w:r>
          </w:p>
        </w:tc>
        <w:tc>
          <w:tcPr>
            <w:tcW w:w="1915" w:type="dxa"/>
          </w:tcPr>
          <w:p w:rsidR="00CC1CE2" w:rsidRDefault="00CC1CE2" w:rsidP="007D7D7F">
            <w:r>
              <w:t>-4681.59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36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2479.25</w:t>
            </w:r>
          </w:p>
        </w:tc>
        <w:tc>
          <w:tcPr>
            <w:tcW w:w="1915" w:type="dxa"/>
          </w:tcPr>
          <w:p w:rsidR="00CC1CE2" w:rsidRDefault="00CC1CE2" w:rsidP="007D7D7F">
            <w:r>
              <w:t>-4762.73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37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2478.51</w:t>
            </w:r>
          </w:p>
        </w:tc>
        <w:tc>
          <w:tcPr>
            <w:tcW w:w="1915" w:type="dxa"/>
          </w:tcPr>
          <w:p w:rsidR="00CC1CE2" w:rsidRDefault="00CC1CE2" w:rsidP="007D7D7F">
            <w:r>
              <w:t>-4763.75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38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2477.65</w:t>
            </w:r>
          </w:p>
        </w:tc>
        <w:tc>
          <w:tcPr>
            <w:tcW w:w="1915" w:type="dxa"/>
          </w:tcPr>
          <w:p w:rsidR="00CC1CE2" w:rsidRDefault="00CC1CE2" w:rsidP="007D7D7F">
            <w:r>
              <w:t>-4764.66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39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2476.69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-4765.46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40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2475.63</w:t>
            </w:r>
          </w:p>
        </w:tc>
        <w:tc>
          <w:tcPr>
            <w:tcW w:w="1915" w:type="dxa"/>
          </w:tcPr>
          <w:p w:rsidR="00CC1CE2" w:rsidRDefault="00CC1CE2" w:rsidP="007D7D7F">
            <w:r>
              <w:t>-4766.13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41</w:t>
            </w:r>
          </w:p>
        </w:tc>
        <w:tc>
          <w:tcPr>
            <w:tcW w:w="1914" w:type="dxa"/>
          </w:tcPr>
          <w:p w:rsidR="00CC1CE2" w:rsidRDefault="00CC1CE2" w:rsidP="007D7D7F">
            <w:r>
              <w:t>198°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2474.49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-4766.67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42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2473.29</w:t>
            </w:r>
          </w:p>
        </w:tc>
        <w:tc>
          <w:tcPr>
            <w:tcW w:w="1915" w:type="dxa"/>
          </w:tcPr>
          <w:p w:rsidR="00CC1CE2" w:rsidRDefault="00CC1CE2" w:rsidP="007D7D7F">
            <w:r>
              <w:t>-4767.06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43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2472.06</w:t>
            </w:r>
          </w:p>
        </w:tc>
        <w:tc>
          <w:tcPr>
            <w:tcW w:w="1915" w:type="dxa"/>
          </w:tcPr>
          <w:p w:rsidR="00CC1CE2" w:rsidRDefault="00CC1CE2" w:rsidP="007D7D7F">
            <w:r>
              <w:t>-4767.29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44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2470.81</w:t>
            </w:r>
          </w:p>
        </w:tc>
        <w:tc>
          <w:tcPr>
            <w:tcW w:w="1915" w:type="dxa"/>
          </w:tcPr>
          <w:p w:rsidR="00CC1CE2" w:rsidRDefault="00CC1CE2" w:rsidP="007D7D7F">
            <w:r>
              <w:t>-4767.37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45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11' 57''</w:t>
            </w:r>
          </w:p>
        </w:tc>
        <w:tc>
          <w:tcPr>
            <w:tcW w:w="1914" w:type="dxa"/>
          </w:tcPr>
          <w:p w:rsidR="00CC1CE2" w:rsidRDefault="00CC1CE2" w:rsidP="007D7D7F">
            <w:r>
              <w:t>0.21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2469.55</w:t>
            </w:r>
          </w:p>
        </w:tc>
        <w:tc>
          <w:tcPr>
            <w:tcW w:w="1915" w:type="dxa"/>
          </w:tcPr>
          <w:p w:rsidR="00CC1CE2" w:rsidRDefault="00CC1CE2" w:rsidP="007D7D7F">
            <w:r>
              <w:t>-4767.29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46</w:t>
            </w:r>
          </w:p>
        </w:tc>
        <w:tc>
          <w:tcPr>
            <w:tcW w:w="1914" w:type="dxa"/>
          </w:tcPr>
          <w:p w:rsidR="00CC1CE2" w:rsidRDefault="00CC1CE2" w:rsidP="007D7D7F">
            <w:r>
              <w:t>237° 13' 34''</w:t>
            </w:r>
          </w:p>
        </w:tc>
        <w:tc>
          <w:tcPr>
            <w:tcW w:w="1914" w:type="dxa"/>
          </w:tcPr>
          <w:p w:rsidR="00CC1CE2" w:rsidRDefault="00CC1CE2" w:rsidP="007D7D7F">
            <w:r>
              <w:t>80.21</w:t>
            </w:r>
          </w:p>
        </w:tc>
        <w:tc>
          <w:tcPr>
            <w:tcW w:w="1914" w:type="dxa"/>
          </w:tcPr>
          <w:p w:rsidR="00CC1CE2" w:rsidRDefault="00CC1CE2" w:rsidP="007D7D7F">
            <w:r>
              <w:t>2469.35</w:t>
            </w:r>
          </w:p>
        </w:tc>
        <w:tc>
          <w:tcPr>
            <w:tcW w:w="1915" w:type="dxa"/>
          </w:tcPr>
          <w:p w:rsidR="00CC1CE2" w:rsidRDefault="00CC1CE2" w:rsidP="007D7D7F">
            <w:r>
              <w:t>-4767.25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47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2425.93</w:t>
            </w:r>
          </w:p>
        </w:tc>
        <w:tc>
          <w:tcPr>
            <w:tcW w:w="1915" w:type="dxa"/>
          </w:tcPr>
          <w:p w:rsidR="00CC1CE2" w:rsidRDefault="00CC1CE2" w:rsidP="007D7D7F">
            <w:r>
              <w:t>-4834.69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48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2425.19</w:t>
            </w:r>
          </w:p>
        </w:tc>
        <w:tc>
          <w:tcPr>
            <w:tcW w:w="1915" w:type="dxa"/>
          </w:tcPr>
          <w:p w:rsidR="00CC1CE2" w:rsidRDefault="00CC1CE2" w:rsidP="007D7D7F">
            <w:r>
              <w:t>-4835.71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49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2424.33</w:t>
            </w:r>
          </w:p>
        </w:tc>
        <w:tc>
          <w:tcPr>
            <w:tcW w:w="1915" w:type="dxa"/>
          </w:tcPr>
          <w:p w:rsidR="00CC1CE2" w:rsidRDefault="00CC1CE2" w:rsidP="007D7D7F">
            <w:r>
              <w:t>-4836.62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50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2423.36</w:t>
            </w:r>
          </w:p>
        </w:tc>
        <w:tc>
          <w:tcPr>
            <w:tcW w:w="1915" w:type="dxa"/>
          </w:tcPr>
          <w:p w:rsidR="00CC1CE2" w:rsidRDefault="00CC1CE2" w:rsidP="007D7D7F">
            <w:r>
              <w:t>-4837.42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51</w:t>
            </w:r>
          </w:p>
        </w:tc>
        <w:tc>
          <w:tcPr>
            <w:tcW w:w="1914" w:type="dxa"/>
          </w:tcPr>
          <w:p w:rsidR="00CC1CE2" w:rsidRDefault="00CC1CE2" w:rsidP="007D7D7F">
            <w:r>
              <w:t>208° 59' 52''</w:t>
            </w:r>
          </w:p>
        </w:tc>
        <w:tc>
          <w:tcPr>
            <w:tcW w:w="1914" w:type="dxa"/>
          </w:tcPr>
          <w:p w:rsidR="00CC1CE2" w:rsidRDefault="00CC1CE2" w:rsidP="007D7D7F">
            <w:r>
              <w:t>1.85</w:t>
            </w:r>
          </w:p>
        </w:tc>
        <w:tc>
          <w:tcPr>
            <w:tcW w:w="1914" w:type="dxa"/>
          </w:tcPr>
          <w:p w:rsidR="00CC1CE2" w:rsidRDefault="00CC1CE2" w:rsidP="007D7D7F">
            <w:r>
              <w:t>2422.3</w:t>
            </w:r>
          </w:p>
        </w:tc>
        <w:tc>
          <w:tcPr>
            <w:tcW w:w="1915" w:type="dxa"/>
          </w:tcPr>
          <w:p w:rsidR="00CC1CE2" w:rsidRDefault="00CC1CE2" w:rsidP="007D7D7F">
            <w:r>
              <w:t>-4838.1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52</w:t>
            </w:r>
          </w:p>
        </w:tc>
        <w:tc>
          <w:tcPr>
            <w:tcW w:w="1914" w:type="dxa"/>
          </w:tcPr>
          <w:p w:rsidR="00CC1CE2" w:rsidRDefault="00CC1CE2" w:rsidP="007D7D7F">
            <w:r>
              <w:t>300° 57'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132.86</w:t>
            </w:r>
          </w:p>
        </w:tc>
        <w:tc>
          <w:tcPr>
            <w:tcW w:w="1914" w:type="dxa"/>
          </w:tcPr>
          <w:p w:rsidR="00CC1CE2" w:rsidRDefault="00CC1CE2" w:rsidP="007D7D7F">
            <w:r>
              <w:t>2420.68</w:t>
            </w:r>
          </w:p>
        </w:tc>
        <w:tc>
          <w:tcPr>
            <w:tcW w:w="1915" w:type="dxa"/>
          </w:tcPr>
          <w:p w:rsidR="00CC1CE2" w:rsidRDefault="00CC1CE2" w:rsidP="007D7D7F">
            <w:r>
              <w:t>-4838.99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53</w:t>
            </w:r>
          </w:p>
        </w:tc>
        <w:tc>
          <w:tcPr>
            <w:tcW w:w="1914" w:type="dxa"/>
          </w:tcPr>
          <w:p w:rsidR="00CC1CE2" w:rsidRDefault="00CC1CE2" w:rsidP="007D7D7F">
            <w:r>
              <w:t>300° 57'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24.8</w:t>
            </w:r>
          </w:p>
        </w:tc>
        <w:tc>
          <w:tcPr>
            <w:tcW w:w="1914" w:type="dxa"/>
          </w:tcPr>
          <w:p w:rsidR="00CC1CE2" w:rsidRDefault="00CC1CE2" w:rsidP="007D7D7F">
            <w:r>
              <w:t>2489.01</w:t>
            </w:r>
          </w:p>
        </w:tc>
        <w:tc>
          <w:tcPr>
            <w:tcW w:w="1915" w:type="dxa"/>
          </w:tcPr>
          <w:p w:rsidR="00CC1CE2" w:rsidRDefault="00CC1CE2" w:rsidP="007D7D7F">
            <w:r>
              <w:t>-4952.94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54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2501.76</w:t>
            </w:r>
          </w:p>
        </w:tc>
        <w:tc>
          <w:tcPr>
            <w:tcW w:w="1915" w:type="dxa"/>
          </w:tcPr>
          <w:p w:rsidR="00CC1CE2" w:rsidRDefault="00CC1CE2" w:rsidP="007D7D7F">
            <w:r>
              <w:t>-4974.2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55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2502.37</w:t>
            </w:r>
          </w:p>
        </w:tc>
        <w:tc>
          <w:tcPr>
            <w:tcW w:w="1915" w:type="dxa"/>
          </w:tcPr>
          <w:p w:rsidR="00CC1CE2" w:rsidRDefault="00CC1CE2" w:rsidP="007D7D7F">
            <w:r>
              <w:t>-4975.3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56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2502.83</w:t>
            </w:r>
          </w:p>
        </w:tc>
        <w:tc>
          <w:tcPr>
            <w:tcW w:w="1915" w:type="dxa"/>
          </w:tcPr>
          <w:p w:rsidR="00CC1CE2" w:rsidRDefault="00CC1CE2" w:rsidP="007D7D7F">
            <w:r>
              <w:t>-4976.47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57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1.17</w:t>
            </w:r>
          </w:p>
        </w:tc>
        <w:tc>
          <w:tcPr>
            <w:tcW w:w="1914" w:type="dxa"/>
          </w:tcPr>
          <w:p w:rsidR="00CC1CE2" w:rsidRDefault="00CC1CE2" w:rsidP="007D7D7F">
            <w:r>
              <w:t>2503.14</w:t>
            </w:r>
          </w:p>
        </w:tc>
        <w:tc>
          <w:tcPr>
            <w:tcW w:w="1915" w:type="dxa"/>
          </w:tcPr>
          <w:p w:rsidR="00CC1CE2" w:rsidRDefault="00CC1CE2" w:rsidP="007D7D7F">
            <w:r>
              <w:t>-4977.69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58</w:t>
            </w:r>
          </w:p>
        </w:tc>
        <w:tc>
          <w:tcPr>
            <w:tcW w:w="1914" w:type="dxa"/>
          </w:tcPr>
          <w:p w:rsidR="00CC1CE2" w:rsidRDefault="00CC1CE2" w:rsidP="007D7D7F">
            <w:r>
              <w:t>355° 50' 54''</w:t>
            </w:r>
          </w:p>
        </w:tc>
        <w:tc>
          <w:tcPr>
            <w:tcW w:w="1914" w:type="dxa"/>
          </w:tcPr>
          <w:p w:rsidR="00CC1CE2" w:rsidRDefault="00CC1CE2" w:rsidP="007D7D7F">
            <w:r>
              <w:t>16.06</w:t>
            </w:r>
          </w:p>
        </w:tc>
        <w:tc>
          <w:tcPr>
            <w:tcW w:w="1914" w:type="dxa"/>
          </w:tcPr>
          <w:p w:rsidR="00CC1CE2" w:rsidRDefault="00CC1CE2" w:rsidP="007D7D7F">
            <w:r>
              <w:t>2503.29</w:t>
            </w:r>
          </w:p>
        </w:tc>
        <w:tc>
          <w:tcPr>
            <w:tcW w:w="1915" w:type="dxa"/>
          </w:tcPr>
          <w:p w:rsidR="00CC1CE2" w:rsidRDefault="00CC1CE2" w:rsidP="007D7D7F">
            <w:r>
              <w:t>-4978.85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59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64.18</w:t>
            </w:r>
          </w:p>
        </w:tc>
        <w:tc>
          <w:tcPr>
            <w:tcW w:w="1914" w:type="dxa"/>
          </w:tcPr>
          <w:p w:rsidR="00CC1CE2" w:rsidRDefault="00CC1CE2" w:rsidP="007D7D7F">
            <w:r>
              <w:t>2519.31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60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39.77</w:t>
            </w:r>
          </w:p>
        </w:tc>
        <w:tc>
          <w:tcPr>
            <w:tcW w:w="1914" w:type="dxa"/>
          </w:tcPr>
          <w:p w:rsidR="00CC1CE2" w:rsidRDefault="00CC1CE2" w:rsidP="007D7D7F">
            <w:r>
              <w:t>2583.49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61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49.91</w:t>
            </w:r>
          </w:p>
        </w:tc>
        <w:tc>
          <w:tcPr>
            <w:tcW w:w="1914" w:type="dxa"/>
          </w:tcPr>
          <w:p w:rsidR="00CC1CE2" w:rsidRDefault="00CC1CE2" w:rsidP="007D7D7F">
            <w:r>
              <w:t>2623.26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62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2623.26</w:t>
            </w:r>
          </w:p>
        </w:tc>
        <w:tc>
          <w:tcPr>
            <w:tcW w:w="1915" w:type="dxa"/>
          </w:tcPr>
          <w:p w:rsidR="00CC1CE2" w:rsidRDefault="00CC1CE2" w:rsidP="007D7D7F">
            <w:r>
              <w:t>-4930.1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63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2623.42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-4928.85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64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2623.73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-4927.64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65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2624.19</w:t>
            </w:r>
          </w:p>
        </w:tc>
        <w:tc>
          <w:tcPr>
            <w:tcW w:w="1915" w:type="dxa"/>
          </w:tcPr>
          <w:p w:rsidR="00CC1CE2" w:rsidRDefault="00CC1CE2" w:rsidP="007D7D7F">
            <w:r>
              <w:t>-4926.47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66</w:t>
            </w:r>
          </w:p>
        </w:tc>
        <w:tc>
          <w:tcPr>
            <w:tcW w:w="1914" w:type="dxa"/>
          </w:tcPr>
          <w:p w:rsidR="00CC1CE2" w:rsidRDefault="00CC1CE2" w:rsidP="007D7D7F">
            <w:r>
              <w:t>58° 13'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5.1</w:t>
            </w:r>
          </w:p>
        </w:tc>
        <w:tc>
          <w:tcPr>
            <w:tcW w:w="1914" w:type="dxa"/>
          </w:tcPr>
          <w:p w:rsidR="00CC1CE2" w:rsidRDefault="00CC1CE2" w:rsidP="007D7D7F">
            <w:r>
              <w:t>2624.8</w:t>
            </w:r>
          </w:p>
        </w:tc>
        <w:tc>
          <w:tcPr>
            <w:tcW w:w="1915" w:type="dxa"/>
          </w:tcPr>
          <w:p w:rsidR="00CC1CE2" w:rsidRDefault="00CC1CE2" w:rsidP="007D7D7F">
            <w:r>
              <w:t>-4925.37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67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2627.49</w:t>
            </w:r>
          </w:p>
        </w:tc>
        <w:tc>
          <w:tcPr>
            <w:tcW w:w="1915" w:type="dxa"/>
          </w:tcPr>
          <w:p w:rsidR="00CC1CE2" w:rsidRDefault="00CC1CE2" w:rsidP="007D7D7F">
            <w:r>
              <w:t>-4921.03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68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2628.22</w:t>
            </w:r>
          </w:p>
        </w:tc>
        <w:tc>
          <w:tcPr>
            <w:tcW w:w="1915" w:type="dxa"/>
          </w:tcPr>
          <w:p w:rsidR="00CC1CE2" w:rsidRDefault="00CC1CE2" w:rsidP="007D7D7F">
            <w:r>
              <w:t>-4920.01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69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2629.08</w:t>
            </w:r>
          </w:p>
        </w:tc>
        <w:tc>
          <w:tcPr>
            <w:tcW w:w="1915" w:type="dxa"/>
          </w:tcPr>
          <w:p w:rsidR="00CC1CE2" w:rsidRDefault="00CC1CE2" w:rsidP="007D7D7F">
            <w:r>
              <w:t>-4919.1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70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2630.05</w:t>
            </w:r>
          </w:p>
        </w:tc>
        <w:tc>
          <w:tcPr>
            <w:tcW w:w="1915" w:type="dxa"/>
          </w:tcPr>
          <w:p w:rsidR="00CC1CE2" w:rsidRDefault="00CC1CE2" w:rsidP="007D7D7F">
            <w:r>
              <w:t>-4918.3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71</w:t>
            </w:r>
          </w:p>
        </w:tc>
        <w:tc>
          <w:tcPr>
            <w:tcW w:w="1914" w:type="dxa"/>
          </w:tcPr>
          <w:p w:rsidR="00CC1CE2" w:rsidRDefault="00CC1CE2" w:rsidP="007D7D7F">
            <w:r>
              <w:t>26° 51' 23''</w:t>
            </w:r>
          </w:p>
        </w:tc>
        <w:tc>
          <w:tcPr>
            <w:tcW w:w="1914" w:type="dxa"/>
          </w:tcPr>
          <w:p w:rsidR="00CC1CE2" w:rsidRDefault="00CC1CE2" w:rsidP="007D7D7F">
            <w:r>
              <w:t>139.7</w:t>
            </w:r>
          </w:p>
        </w:tc>
        <w:tc>
          <w:tcPr>
            <w:tcW w:w="1914" w:type="dxa"/>
          </w:tcPr>
          <w:p w:rsidR="00CC1CE2" w:rsidRDefault="00CC1CE2" w:rsidP="007D7D7F">
            <w:r>
              <w:t>2631.11</w:t>
            </w:r>
          </w:p>
        </w:tc>
        <w:tc>
          <w:tcPr>
            <w:tcW w:w="1915" w:type="dxa"/>
          </w:tcPr>
          <w:p w:rsidR="00CC1CE2" w:rsidRDefault="00CC1CE2" w:rsidP="007D7D7F">
            <w:r>
              <w:t>-4917.62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72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2755.74</w:t>
            </w:r>
          </w:p>
        </w:tc>
        <w:tc>
          <w:tcPr>
            <w:tcW w:w="1915" w:type="dxa"/>
          </w:tcPr>
          <w:p w:rsidR="00CC1CE2" w:rsidRDefault="00CC1CE2" w:rsidP="007D7D7F">
            <w:r>
              <w:t>-4854.51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73</w:t>
            </w:r>
          </w:p>
        </w:tc>
        <w:tc>
          <w:tcPr>
            <w:tcW w:w="1914" w:type="dxa"/>
          </w:tcPr>
          <w:p w:rsidR="00CC1CE2" w:rsidRDefault="00CC1CE2" w:rsidP="007D7D7F">
            <w:r>
              <w:t>18°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2756.88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74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2758.08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-4853.59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75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2759.31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76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2760.56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77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2761.82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78</w:t>
            </w:r>
          </w:p>
        </w:tc>
        <w:tc>
          <w:tcPr>
            <w:tcW w:w="1914" w:type="dxa"/>
          </w:tcPr>
          <w:p w:rsidR="00CC1CE2" w:rsidRDefault="00CC1CE2" w:rsidP="007D7D7F">
            <w:r>
              <w:t>341°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2763.05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-4853.59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79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2764.24</w:t>
            </w:r>
          </w:p>
        </w:tc>
        <w:tc>
          <w:tcPr>
            <w:tcW w:w="1915" w:type="dxa"/>
          </w:tcPr>
          <w:p w:rsidR="00CC1CE2" w:rsidRDefault="00CC1CE2" w:rsidP="007D7D7F">
            <w:r>
              <w:t>-4853.98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80</w:t>
            </w:r>
          </w:p>
        </w:tc>
        <w:tc>
          <w:tcPr>
            <w:tcW w:w="1914" w:type="dxa"/>
          </w:tcPr>
          <w:p w:rsidR="00CC1CE2" w:rsidRDefault="00CC1CE2" w:rsidP="007D7D7F">
            <w:r>
              <w:t>329° 43' 13''</w:t>
            </w:r>
          </w:p>
        </w:tc>
        <w:tc>
          <w:tcPr>
            <w:tcW w:w="1914" w:type="dxa"/>
          </w:tcPr>
          <w:p w:rsidR="00CC1CE2" w:rsidRDefault="00CC1CE2" w:rsidP="007D7D7F">
            <w:r>
              <w:t>10.59</w:t>
            </w:r>
          </w:p>
        </w:tc>
        <w:tc>
          <w:tcPr>
            <w:tcW w:w="1914" w:type="dxa"/>
          </w:tcPr>
          <w:p w:rsidR="00CC1CE2" w:rsidRDefault="00CC1CE2" w:rsidP="007D7D7F">
            <w:r>
              <w:t>2765.38</w:t>
            </w:r>
          </w:p>
        </w:tc>
        <w:tc>
          <w:tcPr>
            <w:tcW w:w="1915" w:type="dxa"/>
          </w:tcPr>
          <w:p w:rsidR="00CC1CE2" w:rsidRDefault="00CC1CE2" w:rsidP="007D7D7F">
            <w:r>
              <w:t>-4854.51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81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2774.53</w:t>
            </w:r>
          </w:p>
        </w:tc>
        <w:tc>
          <w:tcPr>
            <w:tcW w:w="1915" w:type="dxa"/>
          </w:tcPr>
          <w:p w:rsidR="00CC1CE2" w:rsidRDefault="00CC1CE2" w:rsidP="007D7D7F">
            <w:r>
              <w:t>-4859.86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82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2775.59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-4860.53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83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2776.56</w:t>
            </w:r>
          </w:p>
        </w:tc>
        <w:tc>
          <w:tcPr>
            <w:tcW w:w="1915" w:type="dxa"/>
          </w:tcPr>
          <w:p w:rsidR="00CC1CE2" w:rsidRDefault="00CC1CE2" w:rsidP="007D7D7F">
            <w:r>
              <w:t>-4861.33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84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2777.42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-4862.25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85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2778.15</w:t>
            </w:r>
          </w:p>
        </w:tc>
        <w:tc>
          <w:tcPr>
            <w:tcW w:w="1915" w:type="dxa"/>
          </w:tcPr>
          <w:p w:rsidR="00CC1CE2" w:rsidRDefault="00CC1CE2" w:rsidP="007D7D7F">
            <w:r>
              <w:t>-4863.26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86</w:t>
            </w:r>
          </w:p>
        </w:tc>
        <w:tc>
          <w:tcPr>
            <w:tcW w:w="1914" w:type="dxa"/>
          </w:tcPr>
          <w:p w:rsidR="00CC1CE2" w:rsidRDefault="00CC1CE2" w:rsidP="007D7D7F">
            <w:r>
              <w:t>291°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2778.76</w:t>
            </w:r>
          </w:p>
        </w:tc>
        <w:tc>
          <w:tcPr>
            <w:tcW w:w="1915" w:type="dxa"/>
          </w:tcPr>
          <w:p w:rsidR="00CC1CE2" w:rsidRDefault="00CC1CE2" w:rsidP="007D7D7F">
            <w:r>
              <w:t>-4864.36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87</w:t>
            </w:r>
          </w:p>
        </w:tc>
        <w:tc>
          <w:tcPr>
            <w:tcW w:w="1914" w:type="dxa"/>
          </w:tcPr>
          <w:p w:rsidR="00CC1CE2" w:rsidRDefault="00CC1CE2" w:rsidP="007D7D7F">
            <w:r>
              <w:t>284°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2779.22</w:t>
            </w:r>
          </w:p>
        </w:tc>
        <w:tc>
          <w:tcPr>
            <w:tcW w:w="1915" w:type="dxa"/>
          </w:tcPr>
          <w:p w:rsidR="00CC1CE2" w:rsidRDefault="00CC1CE2" w:rsidP="007D7D7F">
            <w:r>
              <w:t>-4865.53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88</w:t>
            </w:r>
          </w:p>
        </w:tc>
        <w:tc>
          <w:tcPr>
            <w:tcW w:w="1914" w:type="dxa"/>
          </w:tcPr>
          <w:p w:rsidR="00CC1CE2" w:rsidRDefault="00CC1CE2" w:rsidP="007D7D7F">
            <w:r>
              <w:t>277°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2779.53</w:t>
            </w:r>
          </w:p>
        </w:tc>
        <w:tc>
          <w:tcPr>
            <w:tcW w:w="1915" w:type="dxa"/>
          </w:tcPr>
          <w:p w:rsidR="00CC1CE2" w:rsidRDefault="00CC1CE2" w:rsidP="007D7D7F">
            <w:r>
              <w:t>-4866.75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89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-4867.99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90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120.14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-4869.25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91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-4989.38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92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39.22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-4990.64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93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2779.69</w:t>
            </w:r>
          </w:p>
        </w:tc>
        <w:tc>
          <w:tcPr>
            <w:tcW w:w="1915" w:type="dxa"/>
          </w:tcPr>
          <w:p w:rsidR="00CC1CE2" w:rsidRDefault="00CC1CE2" w:rsidP="007D7D7F">
            <w:r>
              <w:t>-5029.85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94</w:t>
            </w:r>
          </w:p>
        </w:tc>
        <w:tc>
          <w:tcPr>
            <w:tcW w:w="1914" w:type="dxa"/>
          </w:tcPr>
          <w:p w:rsidR="00CC1CE2" w:rsidRDefault="00CC1CE2" w:rsidP="007D7D7F">
            <w:r>
              <w:t>259° 57' 25''</w:t>
            </w:r>
          </w:p>
        </w:tc>
        <w:tc>
          <w:tcPr>
            <w:tcW w:w="1914" w:type="dxa"/>
          </w:tcPr>
          <w:p w:rsidR="00CC1CE2" w:rsidRDefault="00CC1CE2" w:rsidP="007D7D7F">
            <w:r>
              <w:t>14.85</w:t>
            </w:r>
          </w:p>
        </w:tc>
        <w:tc>
          <w:tcPr>
            <w:tcW w:w="1914" w:type="dxa"/>
          </w:tcPr>
          <w:p w:rsidR="00CC1CE2" w:rsidRDefault="00CC1CE2" w:rsidP="007D7D7F">
            <w:r>
              <w:t>2779.53</w:t>
            </w:r>
          </w:p>
        </w:tc>
        <w:tc>
          <w:tcPr>
            <w:tcW w:w="1915" w:type="dxa"/>
          </w:tcPr>
          <w:p w:rsidR="00CC1CE2" w:rsidRDefault="00CC1CE2" w:rsidP="007D7D7F">
            <w:r>
              <w:t>-5031.1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95</w:t>
            </w:r>
          </w:p>
        </w:tc>
        <w:tc>
          <w:tcPr>
            <w:tcW w:w="1914" w:type="dxa"/>
          </w:tcPr>
          <w:p w:rsidR="00CC1CE2" w:rsidRDefault="00CC1CE2" w:rsidP="007D7D7F">
            <w:r>
              <w:t>255°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2776.94</w:t>
            </w:r>
          </w:p>
        </w:tc>
        <w:tc>
          <w:tcPr>
            <w:tcW w:w="1915" w:type="dxa"/>
          </w:tcPr>
          <w:p w:rsidR="00CC1CE2" w:rsidRDefault="00CC1CE2" w:rsidP="007D7D7F">
            <w:r>
              <w:t>-5045.72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96</w:t>
            </w:r>
          </w:p>
        </w:tc>
        <w:tc>
          <w:tcPr>
            <w:tcW w:w="1914" w:type="dxa"/>
          </w:tcPr>
          <w:p w:rsidR="00CC1CE2" w:rsidRDefault="00CC1CE2" w:rsidP="007D7D7F">
            <w:r>
              <w:t>248°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2776.63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-5046.94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97</w:t>
            </w:r>
          </w:p>
        </w:tc>
        <w:tc>
          <w:tcPr>
            <w:tcW w:w="1914" w:type="dxa"/>
          </w:tcPr>
          <w:p w:rsidR="00CC1CE2" w:rsidRDefault="00CC1CE2" w:rsidP="007D7D7F">
            <w:r>
              <w:t>242° 46' 56''</w:t>
            </w:r>
          </w:p>
        </w:tc>
        <w:tc>
          <w:tcPr>
            <w:tcW w:w="1914" w:type="dxa"/>
          </w:tcPr>
          <w:p w:rsidR="00CC1CE2" w:rsidRDefault="00CC1CE2" w:rsidP="007D7D7F">
            <w:r>
              <w:t>10.61</w:t>
            </w:r>
          </w:p>
        </w:tc>
        <w:tc>
          <w:tcPr>
            <w:tcW w:w="1914" w:type="dxa"/>
          </w:tcPr>
          <w:p w:rsidR="00CC1CE2" w:rsidRDefault="00CC1CE2" w:rsidP="007D7D7F">
            <w:r>
              <w:t>2776.17</w:t>
            </w:r>
          </w:p>
        </w:tc>
        <w:tc>
          <w:tcPr>
            <w:tcW w:w="1915" w:type="dxa"/>
          </w:tcPr>
          <w:p w:rsidR="00CC1CE2" w:rsidRDefault="00CC1CE2" w:rsidP="007D7D7F">
            <w:r>
              <w:t>-5048.11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98</w:t>
            </w:r>
          </w:p>
        </w:tc>
        <w:tc>
          <w:tcPr>
            <w:tcW w:w="1914" w:type="dxa"/>
          </w:tcPr>
          <w:p w:rsidR="00CC1CE2" w:rsidRDefault="00CC1CE2" w:rsidP="007D7D7F">
            <w:r>
              <w:t>241°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2771.32</w:t>
            </w:r>
          </w:p>
        </w:tc>
        <w:tc>
          <w:tcPr>
            <w:tcW w:w="1915" w:type="dxa"/>
          </w:tcPr>
          <w:p w:rsidR="00CC1CE2" w:rsidRDefault="00CC1CE2" w:rsidP="007D7D7F">
            <w:r>
              <w:t>-5057.54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99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32' 25''</w:t>
            </w:r>
          </w:p>
        </w:tc>
        <w:tc>
          <w:tcPr>
            <w:tcW w:w="1914" w:type="dxa"/>
          </w:tcPr>
          <w:p w:rsidR="00CC1CE2" w:rsidRDefault="00CC1CE2" w:rsidP="007D7D7F">
            <w:r>
              <w:t>23.73</w:t>
            </w:r>
          </w:p>
        </w:tc>
        <w:tc>
          <w:tcPr>
            <w:tcW w:w="1914" w:type="dxa"/>
          </w:tcPr>
          <w:p w:rsidR="00CC1CE2" w:rsidRDefault="00CC1CE2" w:rsidP="007D7D7F">
            <w:r>
              <w:t>2770.71</w:t>
            </w:r>
          </w:p>
        </w:tc>
        <w:tc>
          <w:tcPr>
            <w:tcW w:w="1915" w:type="dxa"/>
          </w:tcPr>
          <w:p w:rsidR="00CC1CE2" w:rsidRDefault="00CC1CE2" w:rsidP="007D7D7F">
            <w:r>
              <w:t>-5058.64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100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32' 25''</w:t>
            </w:r>
          </w:p>
        </w:tc>
        <w:tc>
          <w:tcPr>
            <w:tcW w:w="1914" w:type="dxa"/>
          </w:tcPr>
          <w:p w:rsidR="00CC1CE2" w:rsidRDefault="00CC1CE2" w:rsidP="007D7D7F">
            <w:r>
              <w:t>86.86</w:t>
            </w:r>
          </w:p>
        </w:tc>
        <w:tc>
          <w:tcPr>
            <w:tcW w:w="1914" w:type="dxa"/>
          </w:tcPr>
          <w:p w:rsidR="00CC1CE2" w:rsidRDefault="00CC1CE2" w:rsidP="007D7D7F">
            <w:r>
              <w:t>2757.29</w:t>
            </w:r>
          </w:p>
        </w:tc>
        <w:tc>
          <w:tcPr>
            <w:tcW w:w="1915" w:type="dxa"/>
          </w:tcPr>
          <w:p w:rsidR="00CC1CE2" w:rsidRDefault="00CC1CE2" w:rsidP="007D7D7F">
            <w:r>
              <w:t>-5078.21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101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39'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102.49</w:t>
            </w:r>
          </w:p>
        </w:tc>
        <w:tc>
          <w:tcPr>
            <w:tcW w:w="1914" w:type="dxa"/>
          </w:tcPr>
          <w:p w:rsidR="00CC1CE2" w:rsidRDefault="00CC1CE2" w:rsidP="007D7D7F">
            <w:r>
              <w:t>2708.14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-5149.82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102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40' 48''</w:t>
            </w:r>
          </w:p>
        </w:tc>
        <w:tc>
          <w:tcPr>
            <w:tcW w:w="1914" w:type="dxa"/>
          </w:tcPr>
          <w:p w:rsidR="00CC1CE2" w:rsidRDefault="00CC1CE2" w:rsidP="007D7D7F">
            <w:r>
              <w:t>110.61</w:t>
            </w:r>
          </w:p>
        </w:tc>
        <w:tc>
          <w:tcPr>
            <w:tcW w:w="1914" w:type="dxa"/>
          </w:tcPr>
          <w:p w:rsidR="00CC1CE2" w:rsidRDefault="00CC1CE2" w:rsidP="007D7D7F">
            <w:r>
              <w:t>2650.34</w:t>
            </w:r>
          </w:p>
        </w:tc>
        <w:tc>
          <w:tcPr>
            <w:tcW w:w="1915" w:type="dxa"/>
          </w:tcPr>
          <w:p w:rsidR="00CC1CE2" w:rsidRDefault="00CC1CE2" w:rsidP="007D7D7F">
            <w:r>
              <w:t>-5234.45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103</w:t>
            </w:r>
          </w:p>
        </w:tc>
        <w:tc>
          <w:tcPr>
            <w:tcW w:w="1914" w:type="dxa"/>
          </w:tcPr>
          <w:p w:rsidR="00CC1CE2" w:rsidRDefault="00CC1CE2" w:rsidP="007D7D7F">
            <w:r>
              <w:t>238° 18' 34''</w:t>
            </w:r>
          </w:p>
        </w:tc>
        <w:tc>
          <w:tcPr>
            <w:tcW w:w="1914" w:type="dxa"/>
          </w:tcPr>
          <w:p w:rsidR="00CC1CE2" w:rsidRDefault="00CC1CE2" w:rsidP="007D7D7F">
            <w:r>
              <w:t>24.07</w:t>
            </w:r>
          </w:p>
        </w:tc>
        <w:tc>
          <w:tcPr>
            <w:tcW w:w="1914" w:type="dxa"/>
          </w:tcPr>
          <w:p w:rsidR="00CC1CE2" w:rsidRDefault="00CC1CE2" w:rsidP="007D7D7F">
            <w:r>
              <w:t>2587.97</w:t>
            </w:r>
          </w:p>
        </w:tc>
        <w:tc>
          <w:tcPr>
            <w:tcW w:w="1915" w:type="dxa"/>
          </w:tcPr>
          <w:p w:rsidR="00CC1CE2" w:rsidRDefault="00CC1CE2" w:rsidP="007D7D7F">
            <w:r>
              <w:t>-5325.81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104</w:t>
            </w:r>
          </w:p>
        </w:tc>
        <w:tc>
          <w:tcPr>
            <w:tcW w:w="1914" w:type="dxa"/>
          </w:tcPr>
          <w:p w:rsidR="00CC1CE2" w:rsidRDefault="00CC1CE2" w:rsidP="007D7D7F">
            <w:r>
              <w:t>240° 4'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174.88</w:t>
            </w:r>
          </w:p>
        </w:tc>
        <w:tc>
          <w:tcPr>
            <w:tcW w:w="1914" w:type="dxa"/>
          </w:tcPr>
          <w:p w:rsidR="00CC1CE2" w:rsidRDefault="00CC1CE2" w:rsidP="007D7D7F">
            <w:r>
              <w:t>2575.33</w:t>
            </w:r>
          </w:p>
        </w:tc>
        <w:tc>
          <w:tcPr>
            <w:tcW w:w="1915" w:type="dxa"/>
          </w:tcPr>
          <w:p w:rsidR="00CC1CE2" w:rsidRDefault="00CC1CE2" w:rsidP="007D7D7F">
            <w:r>
              <w:t>-5346.28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105</w:t>
            </w:r>
          </w:p>
        </w:tc>
        <w:tc>
          <w:tcPr>
            <w:tcW w:w="1914" w:type="dxa"/>
          </w:tcPr>
          <w:p w:rsidR="00CC1CE2" w:rsidRDefault="00CC1CE2" w:rsidP="007D7D7F">
            <w:r>
              <w:t>234°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2488.1</w:t>
            </w:r>
          </w:p>
        </w:tc>
        <w:tc>
          <w:tcPr>
            <w:tcW w:w="1915" w:type="dxa"/>
          </w:tcPr>
          <w:p w:rsidR="00CC1CE2" w:rsidRDefault="00CC1CE2" w:rsidP="007D7D7F">
            <w:r>
              <w:t>-5497.85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106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2487.36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-5498.87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107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2486.5</w:t>
            </w:r>
          </w:p>
        </w:tc>
        <w:tc>
          <w:tcPr>
            <w:tcW w:w="1915" w:type="dxa"/>
          </w:tcPr>
          <w:p w:rsidR="00CC1CE2" w:rsidRDefault="00CC1CE2" w:rsidP="007D7D7F">
            <w:r>
              <w:t>-5499.78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108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2485.53</w:t>
            </w:r>
          </w:p>
        </w:tc>
        <w:tc>
          <w:tcPr>
            <w:tcW w:w="1915" w:type="dxa"/>
          </w:tcPr>
          <w:p w:rsidR="00CC1CE2" w:rsidRDefault="00CC1CE2" w:rsidP="007D7D7F">
            <w:r>
              <w:t>-5500.58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109</w:t>
            </w:r>
          </w:p>
        </w:tc>
        <w:tc>
          <w:tcPr>
            <w:tcW w:w="1914" w:type="dxa"/>
          </w:tcPr>
          <w:p w:rsidR="00CC1CE2" w:rsidRDefault="00CC1CE2" w:rsidP="007D7D7F">
            <w:r>
              <w:t>206° 42' 15''</w:t>
            </w:r>
          </w:p>
        </w:tc>
        <w:tc>
          <w:tcPr>
            <w:tcW w:w="1914" w:type="dxa"/>
          </w:tcPr>
          <w:p w:rsidR="00CC1CE2" w:rsidRDefault="00CC1CE2" w:rsidP="007D7D7F">
            <w:r>
              <w:t>5.55</w:t>
            </w:r>
          </w:p>
        </w:tc>
        <w:tc>
          <w:tcPr>
            <w:tcW w:w="1914" w:type="dxa"/>
          </w:tcPr>
          <w:p w:rsidR="00CC1CE2" w:rsidRDefault="00CC1CE2" w:rsidP="007D7D7F">
            <w:r>
              <w:t>2484.47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-5501.25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110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2479.51</w:t>
            </w:r>
          </w:p>
        </w:tc>
        <w:tc>
          <w:tcPr>
            <w:tcW w:w="1915" w:type="dxa"/>
          </w:tcPr>
          <w:p w:rsidR="00CC1CE2" w:rsidRDefault="00CC1CE2" w:rsidP="007D7D7F">
            <w:r>
              <w:t>-5503.75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111</w:t>
            </w:r>
          </w:p>
        </w:tc>
        <w:tc>
          <w:tcPr>
            <w:tcW w:w="1914" w:type="dxa"/>
          </w:tcPr>
          <w:p w:rsidR="00CC1CE2" w:rsidRDefault="00CC1CE2" w:rsidP="007D7D7F">
            <w:r>
              <w:t>198°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2478.38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112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2477.18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-5504.67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113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2475.95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114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2474.7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115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2473.44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116</w:t>
            </w:r>
          </w:p>
        </w:tc>
        <w:tc>
          <w:tcPr>
            <w:tcW w:w="1914" w:type="dxa"/>
          </w:tcPr>
          <w:p w:rsidR="00CC1CE2" w:rsidRDefault="00CC1CE2" w:rsidP="007D7D7F">
            <w:r>
              <w:t>161°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2472.21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-5504.67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117</w:t>
            </w:r>
          </w:p>
        </w:tc>
        <w:tc>
          <w:tcPr>
            <w:tcW w:w="1914" w:type="dxa"/>
          </w:tcPr>
          <w:p w:rsidR="00CC1CE2" w:rsidRDefault="00CC1CE2" w:rsidP="007D7D7F">
            <w:r>
              <w:t>158° 25' 9''</w:t>
            </w:r>
          </w:p>
        </w:tc>
        <w:tc>
          <w:tcPr>
            <w:tcW w:w="1914" w:type="dxa"/>
          </w:tcPr>
          <w:p w:rsidR="00CC1CE2" w:rsidRDefault="00CC1CE2" w:rsidP="007D7D7F">
            <w:r>
              <w:t>5.54</w:t>
            </w:r>
          </w:p>
        </w:tc>
        <w:tc>
          <w:tcPr>
            <w:tcW w:w="1914" w:type="dxa"/>
          </w:tcPr>
          <w:p w:rsidR="00CC1CE2" w:rsidRDefault="00CC1CE2" w:rsidP="007D7D7F">
            <w:r>
              <w:t>2471.02</w:t>
            </w:r>
          </w:p>
        </w:tc>
        <w:tc>
          <w:tcPr>
            <w:tcW w:w="1915" w:type="dxa"/>
          </w:tcPr>
          <w:p w:rsidR="00CC1CE2" w:rsidRDefault="00CC1CE2" w:rsidP="007D7D7F">
            <w:r>
              <w:t>-5504.28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118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2465.86</w:t>
            </w:r>
          </w:p>
        </w:tc>
        <w:tc>
          <w:tcPr>
            <w:tcW w:w="1915" w:type="dxa"/>
          </w:tcPr>
          <w:p w:rsidR="00CC1CE2" w:rsidRDefault="00CC1CE2" w:rsidP="007D7D7F">
            <w:r>
              <w:t>-5502.24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119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2464.73</w:t>
            </w:r>
          </w:p>
        </w:tc>
        <w:tc>
          <w:tcPr>
            <w:tcW w:w="1915" w:type="dxa"/>
          </w:tcPr>
          <w:p w:rsidR="00CC1CE2" w:rsidRDefault="00CC1CE2" w:rsidP="007D7D7F">
            <w:r>
              <w:t>-5501.71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120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2463.67</w:t>
            </w:r>
          </w:p>
        </w:tc>
        <w:tc>
          <w:tcPr>
            <w:tcW w:w="1915" w:type="dxa"/>
          </w:tcPr>
          <w:p w:rsidR="00CC1CE2" w:rsidRDefault="00CC1CE2" w:rsidP="007D7D7F">
            <w:r>
              <w:t>-5501.04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121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2462.7</w:t>
            </w:r>
          </w:p>
        </w:tc>
        <w:tc>
          <w:tcPr>
            <w:tcW w:w="1915" w:type="dxa"/>
          </w:tcPr>
          <w:p w:rsidR="00CC1CE2" w:rsidRDefault="00CC1CE2" w:rsidP="007D7D7F">
            <w:r>
              <w:t>-5500.24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122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2461.84</w:t>
            </w:r>
          </w:p>
        </w:tc>
        <w:tc>
          <w:tcPr>
            <w:tcW w:w="1915" w:type="dxa"/>
          </w:tcPr>
          <w:p w:rsidR="00CC1CE2" w:rsidRDefault="00CC1CE2" w:rsidP="007D7D7F">
            <w:r>
              <w:t>-5499.32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123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72.33</w:t>
            </w:r>
          </w:p>
        </w:tc>
        <w:tc>
          <w:tcPr>
            <w:tcW w:w="1914" w:type="dxa"/>
          </w:tcPr>
          <w:p w:rsidR="00CC1CE2" w:rsidRDefault="00CC1CE2" w:rsidP="007D7D7F">
            <w:r>
              <w:t>2461.1</w:t>
            </w:r>
          </w:p>
        </w:tc>
        <w:tc>
          <w:tcPr>
            <w:tcW w:w="1915" w:type="dxa"/>
          </w:tcPr>
          <w:p w:rsidR="00CC1CE2" w:rsidRDefault="00CC1CE2" w:rsidP="007D7D7F">
            <w:r>
              <w:t>-5498.3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124</w:t>
            </w:r>
          </w:p>
        </w:tc>
        <w:tc>
          <w:tcPr>
            <w:tcW w:w="1914" w:type="dxa"/>
          </w:tcPr>
          <w:p w:rsidR="00CC1CE2" w:rsidRDefault="00CC1CE2" w:rsidP="007D7D7F">
            <w:r>
              <w:t>201° 50'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4.38</w:t>
            </w:r>
          </w:p>
        </w:tc>
        <w:tc>
          <w:tcPr>
            <w:tcW w:w="1914" w:type="dxa"/>
          </w:tcPr>
          <w:p w:rsidR="00CC1CE2" w:rsidRDefault="00CC1CE2" w:rsidP="007D7D7F">
            <w:r>
              <w:t>2419.54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-5439.11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125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11' 31''</w:t>
            </w:r>
          </w:p>
        </w:tc>
        <w:tc>
          <w:tcPr>
            <w:tcW w:w="1914" w:type="dxa"/>
          </w:tcPr>
          <w:p w:rsidR="00CC1CE2" w:rsidRDefault="00CC1CE2" w:rsidP="007D7D7F">
            <w:r>
              <w:t>42.01</w:t>
            </w:r>
          </w:p>
        </w:tc>
        <w:tc>
          <w:tcPr>
            <w:tcW w:w="1914" w:type="dxa"/>
          </w:tcPr>
          <w:p w:rsidR="00CC1CE2" w:rsidRDefault="00CC1CE2" w:rsidP="007D7D7F">
            <w:r>
              <w:t>2415.48</w:t>
            </w:r>
          </w:p>
        </w:tc>
        <w:tc>
          <w:tcPr>
            <w:tcW w:w="1915" w:type="dxa"/>
          </w:tcPr>
          <w:p w:rsidR="00CC1CE2" w:rsidRDefault="00CC1CE2" w:rsidP="007D7D7F">
            <w:r>
              <w:t>-5440.74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126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2381.14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-5464.95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127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2380.08</w:t>
            </w:r>
          </w:p>
        </w:tc>
        <w:tc>
          <w:tcPr>
            <w:tcW w:w="1915" w:type="dxa"/>
          </w:tcPr>
          <w:p w:rsidR="00CC1CE2" w:rsidRDefault="00CC1CE2" w:rsidP="007D7D7F">
            <w:r>
              <w:t>-5465.62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128</w:t>
            </w:r>
          </w:p>
        </w:tc>
        <w:tc>
          <w:tcPr>
            <w:tcW w:w="1914" w:type="dxa"/>
          </w:tcPr>
          <w:p w:rsidR="00CC1CE2" w:rsidRDefault="00CC1CE2" w:rsidP="007D7D7F">
            <w:r>
              <w:t>198°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2378.95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-5466.16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129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2377.75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-5466.55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130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2376.52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-5466.78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131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2375.27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132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2374.01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-5466.78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133</w:t>
            </w:r>
          </w:p>
        </w:tc>
        <w:tc>
          <w:tcPr>
            <w:tcW w:w="1914" w:type="dxa"/>
          </w:tcPr>
          <w:p w:rsidR="00CC1CE2" w:rsidRDefault="00CC1CE2" w:rsidP="007D7D7F">
            <w:r>
              <w:t>161°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2372.78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-5466.55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134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2371.59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-5466.16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135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2370.45</w:t>
            </w:r>
          </w:p>
        </w:tc>
        <w:tc>
          <w:tcPr>
            <w:tcW w:w="1915" w:type="dxa"/>
          </w:tcPr>
          <w:p w:rsidR="00CC1CE2" w:rsidRDefault="00CC1CE2" w:rsidP="007D7D7F">
            <w:r>
              <w:t>-5465.62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136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2369.39</w:t>
            </w:r>
          </w:p>
        </w:tc>
        <w:tc>
          <w:tcPr>
            <w:tcW w:w="1915" w:type="dxa"/>
          </w:tcPr>
          <w:p w:rsidR="00CC1CE2" w:rsidRDefault="00CC1CE2" w:rsidP="007D7D7F">
            <w:r>
              <w:t>-5464.95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137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2368.42</w:t>
            </w:r>
          </w:p>
        </w:tc>
        <w:tc>
          <w:tcPr>
            <w:tcW w:w="1915" w:type="dxa"/>
          </w:tcPr>
          <w:p w:rsidR="00CC1CE2" w:rsidRDefault="00CC1CE2" w:rsidP="007D7D7F">
            <w:r>
              <w:t>-5464.15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138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2367.56</w:t>
            </w:r>
          </w:p>
        </w:tc>
        <w:tc>
          <w:tcPr>
            <w:tcW w:w="1915" w:type="dxa"/>
          </w:tcPr>
          <w:p w:rsidR="00CC1CE2" w:rsidRDefault="00CC1CE2" w:rsidP="007D7D7F">
            <w:r>
              <w:t>-5463.23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139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45' 33''</w:t>
            </w:r>
          </w:p>
        </w:tc>
        <w:tc>
          <w:tcPr>
            <w:tcW w:w="1914" w:type="dxa"/>
          </w:tcPr>
          <w:p w:rsidR="00CC1CE2" w:rsidRDefault="00CC1CE2" w:rsidP="007D7D7F">
            <w:r>
              <w:t>21.8</w:t>
            </w:r>
          </w:p>
        </w:tc>
        <w:tc>
          <w:tcPr>
            <w:tcW w:w="1914" w:type="dxa"/>
          </w:tcPr>
          <w:p w:rsidR="00CC1CE2" w:rsidRDefault="00CC1CE2" w:rsidP="007D7D7F">
            <w:r>
              <w:t>2366.82</w:t>
            </w:r>
          </w:p>
        </w:tc>
        <w:tc>
          <w:tcPr>
            <w:tcW w:w="1915" w:type="dxa"/>
          </w:tcPr>
          <w:p w:rsidR="00CC1CE2" w:rsidRDefault="00CC1CE2" w:rsidP="007D7D7F">
            <w:r>
              <w:t>-5462.22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140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53' 55''</w:t>
            </w:r>
          </w:p>
        </w:tc>
        <w:tc>
          <w:tcPr>
            <w:tcW w:w="1914" w:type="dxa"/>
          </w:tcPr>
          <w:p w:rsidR="00CC1CE2" w:rsidRDefault="00CC1CE2" w:rsidP="007D7D7F">
            <w:r>
              <w:t>172.42</w:t>
            </w:r>
          </w:p>
        </w:tc>
        <w:tc>
          <w:tcPr>
            <w:tcW w:w="1914" w:type="dxa"/>
          </w:tcPr>
          <w:p w:rsidR="00CC1CE2" w:rsidRDefault="00CC1CE2" w:rsidP="007D7D7F">
            <w:r>
              <w:t>2354.08</w:t>
            </w:r>
          </w:p>
        </w:tc>
        <w:tc>
          <w:tcPr>
            <w:tcW w:w="1915" w:type="dxa"/>
          </w:tcPr>
          <w:p w:rsidR="00CC1CE2" w:rsidRDefault="00CC1CE2" w:rsidP="007D7D7F">
            <w:r>
              <w:t>-5444.52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141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2252.98</w:t>
            </w:r>
          </w:p>
        </w:tc>
        <w:tc>
          <w:tcPr>
            <w:tcW w:w="1915" w:type="dxa"/>
          </w:tcPr>
          <w:p w:rsidR="00CC1CE2" w:rsidRDefault="00CC1CE2" w:rsidP="007D7D7F">
            <w:r>
              <w:t>-5304.85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142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2252.38</w:t>
            </w:r>
          </w:p>
        </w:tc>
        <w:tc>
          <w:tcPr>
            <w:tcW w:w="1915" w:type="dxa"/>
          </w:tcPr>
          <w:p w:rsidR="00CC1CE2" w:rsidRDefault="00CC1CE2" w:rsidP="007D7D7F">
            <w:r>
              <w:t>-5303.75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143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2251.91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-5302.58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144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2251.6</w:t>
            </w:r>
          </w:p>
        </w:tc>
        <w:tc>
          <w:tcPr>
            <w:tcW w:w="1915" w:type="dxa"/>
          </w:tcPr>
          <w:p w:rsidR="00CC1CE2" w:rsidRDefault="00CC1CE2" w:rsidP="007D7D7F">
            <w:r>
              <w:t>-5301.37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145</w:t>
            </w:r>
          </w:p>
        </w:tc>
        <w:tc>
          <w:tcPr>
            <w:tcW w:w="1914" w:type="dxa"/>
          </w:tcPr>
          <w:p w:rsidR="00CC1CE2" w:rsidRDefault="00CC1CE2" w:rsidP="007D7D7F">
            <w:r>
              <w:t>95° 14' 21''</w:t>
            </w:r>
          </w:p>
        </w:tc>
        <w:tc>
          <w:tcPr>
            <w:tcW w:w="1914" w:type="dxa"/>
          </w:tcPr>
          <w:p w:rsidR="00CC1CE2" w:rsidRDefault="00CC1CE2" w:rsidP="007D7D7F">
            <w:r>
              <w:t>9.4</w:t>
            </w:r>
          </w:p>
        </w:tc>
        <w:tc>
          <w:tcPr>
            <w:tcW w:w="1914" w:type="dxa"/>
          </w:tcPr>
          <w:p w:rsidR="00CC1CE2" w:rsidRDefault="00CC1CE2" w:rsidP="007D7D7F">
            <w:r>
              <w:t>2251.44</w:t>
            </w:r>
          </w:p>
        </w:tc>
        <w:tc>
          <w:tcPr>
            <w:tcW w:w="1915" w:type="dxa"/>
          </w:tcPr>
          <w:p w:rsidR="00CC1CE2" w:rsidRDefault="00CC1CE2" w:rsidP="007D7D7F">
            <w:r>
              <w:t>-5300.12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146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2250.59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-5290.76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147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2250.59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-5289.51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148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2250.74</w:t>
            </w:r>
          </w:p>
        </w:tc>
        <w:tc>
          <w:tcPr>
            <w:tcW w:w="1915" w:type="dxa"/>
          </w:tcPr>
          <w:p w:rsidR="00CC1CE2" w:rsidRDefault="00CC1CE2" w:rsidP="007D7D7F">
            <w:r>
              <w:t>-5288.26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149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2251.05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-5287.05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150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2251.52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-5285.88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151</w:t>
            </w:r>
          </w:p>
        </w:tc>
        <w:tc>
          <w:tcPr>
            <w:tcW w:w="1914" w:type="dxa"/>
          </w:tcPr>
          <w:p w:rsidR="00CC1CE2" w:rsidRDefault="00CC1CE2" w:rsidP="007D7D7F">
            <w:r>
              <w:t>57° 52' 18''</w:t>
            </w:r>
          </w:p>
        </w:tc>
        <w:tc>
          <w:tcPr>
            <w:tcW w:w="1914" w:type="dxa"/>
          </w:tcPr>
          <w:p w:rsidR="00CC1CE2" w:rsidRDefault="00CC1CE2" w:rsidP="007D7D7F">
            <w:r>
              <w:t>6.18</w:t>
            </w:r>
          </w:p>
        </w:tc>
        <w:tc>
          <w:tcPr>
            <w:tcW w:w="1914" w:type="dxa"/>
          </w:tcPr>
          <w:p w:rsidR="00CC1CE2" w:rsidRDefault="00CC1CE2" w:rsidP="007D7D7F">
            <w:r>
              <w:t>2252.12</w:t>
            </w:r>
          </w:p>
        </w:tc>
        <w:tc>
          <w:tcPr>
            <w:tcW w:w="1915" w:type="dxa"/>
          </w:tcPr>
          <w:p w:rsidR="00CC1CE2" w:rsidRDefault="00CC1CE2" w:rsidP="007D7D7F">
            <w:r>
              <w:t>-5284.78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152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2255.41</w:t>
            </w:r>
          </w:p>
        </w:tc>
        <w:tc>
          <w:tcPr>
            <w:tcW w:w="1915" w:type="dxa"/>
          </w:tcPr>
          <w:p w:rsidR="00CC1CE2" w:rsidRDefault="00CC1CE2" w:rsidP="007D7D7F">
            <w:r>
              <w:t>-5279.54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153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2256.15</w:t>
            </w:r>
          </w:p>
        </w:tc>
        <w:tc>
          <w:tcPr>
            <w:tcW w:w="1915" w:type="dxa"/>
          </w:tcPr>
          <w:p w:rsidR="00CC1CE2" w:rsidRDefault="00CC1CE2" w:rsidP="007D7D7F">
            <w:r>
              <w:t>-5278.53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154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2257.01</w:t>
            </w:r>
          </w:p>
        </w:tc>
        <w:tc>
          <w:tcPr>
            <w:tcW w:w="1915" w:type="dxa"/>
          </w:tcPr>
          <w:p w:rsidR="00CC1CE2" w:rsidRDefault="00CC1CE2" w:rsidP="007D7D7F">
            <w:r>
              <w:t>-5277.61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155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15' 46''</w:t>
            </w:r>
          </w:p>
        </w:tc>
        <w:tc>
          <w:tcPr>
            <w:tcW w:w="1914" w:type="dxa"/>
          </w:tcPr>
          <w:p w:rsidR="00CC1CE2" w:rsidRDefault="00CC1CE2" w:rsidP="007D7D7F">
            <w:r>
              <w:t>34.82</w:t>
            </w:r>
          </w:p>
        </w:tc>
        <w:tc>
          <w:tcPr>
            <w:tcW w:w="1914" w:type="dxa"/>
          </w:tcPr>
          <w:p w:rsidR="00CC1CE2" w:rsidRDefault="00CC1CE2" w:rsidP="007D7D7F">
            <w:r>
              <w:t>2257.98</w:t>
            </w:r>
          </w:p>
        </w:tc>
        <w:tc>
          <w:tcPr>
            <w:tcW w:w="1915" w:type="dxa"/>
          </w:tcPr>
          <w:p w:rsidR="00CC1CE2" w:rsidRDefault="00CC1CE2" w:rsidP="007D7D7F">
            <w:r>
              <w:t>-5276.81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156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4.49</w:t>
            </w:r>
          </w:p>
        </w:tc>
        <w:tc>
          <w:tcPr>
            <w:tcW w:w="1914" w:type="dxa"/>
          </w:tcPr>
          <w:p w:rsidR="00CC1CE2" w:rsidRDefault="00CC1CE2" w:rsidP="007D7D7F">
            <w:r>
              <w:t>2286.4</w:t>
            </w:r>
          </w:p>
        </w:tc>
        <w:tc>
          <w:tcPr>
            <w:tcW w:w="1915" w:type="dxa"/>
          </w:tcPr>
          <w:p w:rsidR="00CC1CE2" w:rsidRDefault="00CC1CE2" w:rsidP="007D7D7F">
            <w:r>
              <w:t>-5256.71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157</w:t>
            </w:r>
          </w:p>
        </w:tc>
        <w:tc>
          <w:tcPr>
            <w:tcW w:w="1914" w:type="dxa"/>
          </w:tcPr>
          <w:p w:rsidR="00CC1CE2" w:rsidRDefault="00CC1CE2" w:rsidP="007D7D7F">
            <w:r>
              <w:t>123° 43' 36''</w:t>
            </w:r>
          </w:p>
        </w:tc>
        <w:tc>
          <w:tcPr>
            <w:tcW w:w="1914" w:type="dxa"/>
          </w:tcPr>
          <w:p w:rsidR="00CC1CE2" w:rsidRDefault="00CC1CE2" w:rsidP="007D7D7F">
            <w:r>
              <w:t>4.48</w:t>
            </w:r>
          </w:p>
        </w:tc>
        <w:tc>
          <w:tcPr>
            <w:tcW w:w="1914" w:type="dxa"/>
          </w:tcPr>
          <w:p w:rsidR="00CC1CE2" w:rsidRDefault="00CC1CE2" w:rsidP="007D7D7F">
            <w:r>
              <w:t>2290.08</w:t>
            </w:r>
          </w:p>
        </w:tc>
        <w:tc>
          <w:tcPr>
            <w:tcW w:w="1915" w:type="dxa"/>
          </w:tcPr>
          <w:p w:rsidR="00CC1CE2" w:rsidRDefault="00CC1CE2" w:rsidP="007D7D7F">
            <w:r>
              <w:t>-5254.13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158</w:t>
            </w:r>
          </w:p>
        </w:tc>
        <w:tc>
          <w:tcPr>
            <w:tcW w:w="1914" w:type="dxa"/>
          </w:tcPr>
          <w:p w:rsidR="00CC1CE2" w:rsidRDefault="00CC1CE2" w:rsidP="007D7D7F">
            <w:r>
              <w:t>124° 36'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36.3</w:t>
            </w:r>
          </w:p>
        </w:tc>
        <w:tc>
          <w:tcPr>
            <w:tcW w:w="1914" w:type="dxa"/>
          </w:tcPr>
          <w:p w:rsidR="00CC1CE2" w:rsidRDefault="00CC1CE2" w:rsidP="007D7D7F">
            <w:r>
              <w:t>2287.59</w:t>
            </w:r>
          </w:p>
        </w:tc>
        <w:tc>
          <w:tcPr>
            <w:tcW w:w="1915" w:type="dxa"/>
          </w:tcPr>
          <w:p w:rsidR="00CC1CE2" w:rsidRDefault="00CC1CE2" w:rsidP="007D7D7F">
            <w:r>
              <w:t>-5250.4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159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53' 44''</w:t>
            </w:r>
          </w:p>
        </w:tc>
        <w:tc>
          <w:tcPr>
            <w:tcW w:w="1914" w:type="dxa"/>
          </w:tcPr>
          <w:p w:rsidR="00CC1CE2" w:rsidRDefault="00CC1CE2" w:rsidP="007D7D7F">
            <w:r>
              <w:t>58.86</w:t>
            </w:r>
          </w:p>
        </w:tc>
        <w:tc>
          <w:tcPr>
            <w:tcW w:w="1914" w:type="dxa"/>
          </w:tcPr>
          <w:p w:rsidR="00CC1CE2" w:rsidRDefault="00CC1CE2" w:rsidP="007D7D7F">
            <w:r>
              <w:t>2266.96</w:t>
            </w:r>
          </w:p>
        </w:tc>
        <w:tc>
          <w:tcPr>
            <w:tcW w:w="1915" w:type="dxa"/>
          </w:tcPr>
          <w:p w:rsidR="00CC1CE2" w:rsidRDefault="00CC1CE2" w:rsidP="007D7D7F">
            <w:r>
              <w:t>-5220.52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160</w:t>
            </w:r>
          </w:p>
        </w:tc>
        <w:tc>
          <w:tcPr>
            <w:tcW w:w="1914" w:type="dxa"/>
          </w:tcPr>
          <w:p w:rsidR="00CC1CE2" w:rsidRDefault="00CC1CE2" w:rsidP="007D7D7F">
            <w:r>
              <w:t>121° 49' 12''</w:t>
            </w:r>
          </w:p>
        </w:tc>
        <w:tc>
          <w:tcPr>
            <w:tcW w:w="1914" w:type="dxa"/>
          </w:tcPr>
          <w:p w:rsidR="00CC1CE2" w:rsidRDefault="00CC1CE2" w:rsidP="007D7D7F">
            <w:r>
              <w:t>45.89</w:t>
            </w:r>
          </w:p>
        </w:tc>
        <w:tc>
          <w:tcPr>
            <w:tcW w:w="1914" w:type="dxa"/>
          </w:tcPr>
          <w:p w:rsidR="00CC1CE2" w:rsidRDefault="00CC1CE2" w:rsidP="007D7D7F">
            <w:r>
              <w:t>2232.46</w:t>
            </w:r>
          </w:p>
        </w:tc>
        <w:tc>
          <w:tcPr>
            <w:tcW w:w="1915" w:type="dxa"/>
          </w:tcPr>
          <w:p w:rsidR="00CC1CE2" w:rsidRDefault="00CC1CE2" w:rsidP="007D7D7F">
            <w:r>
              <w:t>-5172.85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161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2208.26</w:t>
            </w:r>
          </w:p>
        </w:tc>
        <w:tc>
          <w:tcPr>
            <w:tcW w:w="1915" w:type="dxa"/>
          </w:tcPr>
          <w:p w:rsidR="00CC1CE2" w:rsidRDefault="00CC1CE2" w:rsidP="007D7D7F">
            <w:r>
              <w:t>-5133.85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162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2207.65</w:t>
            </w:r>
          </w:p>
        </w:tc>
        <w:tc>
          <w:tcPr>
            <w:tcW w:w="1915" w:type="dxa"/>
          </w:tcPr>
          <w:p w:rsidR="00CC1CE2" w:rsidRDefault="00CC1CE2" w:rsidP="007D7D7F">
            <w:r>
              <w:t>-5132.75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163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2207.19</w:t>
            </w:r>
          </w:p>
        </w:tc>
        <w:tc>
          <w:tcPr>
            <w:tcW w:w="1915" w:type="dxa"/>
          </w:tcPr>
          <w:p w:rsidR="00CC1CE2" w:rsidRDefault="00CC1CE2" w:rsidP="007D7D7F">
            <w:r>
              <w:t>-5131.58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164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2206.88</w:t>
            </w:r>
          </w:p>
        </w:tc>
        <w:tc>
          <w:tcPr>
            <w:tcW w:w="1915" w:type="dxa"/>
          </w:tcPr>
          <w:p w:rsidR="00CC1CE2" w:rsidRDefault="00CC1CE2" w:rsidP="007D7D7F">
            <w:r>
              <w:t>-5130.36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165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2206.72</w:t>
            </w:r>
          </w:p>
        </w:tc>
        <w:tc>
          <w:tcPr>
            <w:tcW w:w="1915" w:type="dxa"/>
          </w:tcPr>
          <w:p w:rsidR="00CC1CE2" w:rsidRDefault="00CC1CE2" w:rsidP="007D7D7F">
            <w:r>
              <w:t>-5129.12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166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2206.72</w:t>
            </w:r>
          </w:p>
        </w:tc>
        <w:tc>
          <w:tcPr>
            <w:tcW w:w="1915" w:type="dxa"/>
          </w:tcPr>
          <w:p w:rsidR="00CC1CE2" w:rsidRDefault="00CC1CE2" w:rsidP="007D7D7F">
            <w:r>
              <w:t>-5127.86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167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2206.88</w:t>
            </w:r>
          </w:p>
        </w:tc>
        <w:tc>
          <w:tcPr>
            <w:tcW w:w="1915" w:type="dxa"/>
          </w:tcPr>
          <w:p w:rsidR="00CC1CE2" w:rsidRDefault="00CC1CE2" w:rsidP="007D7D7F">
            <w:r>
              <w:t>-5126.62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168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2207.19</w:t>
            </w:r>
          </w:p>
        </w:tc>
        <w:tc>
          <w:tcPr>
            <w:tcW w:w="1915" w:type="dxa"/>
          </w:tcPr>
          <w:p w:rsidR="00CC1CE2" w:rsidRDefault="00CC1CE2" w:rsidP="007D7D7F">
            <w:r>
              <w:t>-5125.4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169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2207.65</w:t>
            </w:r>
          </w:p>
        </w:tc>
        <w:tc>
          <w:tcPr>
            <w:tcW w:w="1915" w:type="dxa"/>
          </w:tcPr>
          <w:p w:rsidR="00CC1CE2" w:rsidRDefault="00CC1CE2" w:rsidP="007D7D7F">
            <w:r>
              <w:t>-5124.23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170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2208.26</w:t>
            </w:r>
          </w:p>
        </w:tc>
        <w:tc>
          <w:tcPr>
            <w:tcW w:w="1915" w:type="dxa"/>
          </w:tcPr>
          <w:p w:rsidR="00CC1CE2" w:rsidRDefault="00CC1CE2" w:rsidP="007D7D7F">
            <w:r>
              <w:t>-5123.13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171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2209</w:t>
            </w:r>
          </w:p>
        </w:tc>
        <w:tc>
          <w:tcPr>
            <w:tcW w:w="1915" w:type="dxa"/>
          </w:tcPr>
          <w:p w:rsidR="00CC1CE2" w:rsidRDefault="00CC1CE2" w:rsidP="007D7D7F">
            <w:r>
              <w:t>-5122.12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172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2209.86</w:t>
            </w:r>
          </w:p>
        </w:tc>
        <w:tc>
          <w:tcPr>
            <w:tcW w:w="1915" w:type="dxa"/>
          </w:tcPr>
          <w:p w:rsidR="00CC1CE2" w:rsidRDefault="00CC1CE2" w:rsidP="007D7D7F">
            <w:r>
              <w:t>-5121.2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173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2210.82</w:t>
            </w:r>
          </w:p>
        </w:tc>
        <w:tc>
          <w:tcPr>
            <w:tcW w:w="1915" w:type="dxa"/>
          </w:tcPr>
          <w:p w:rsidR="00CC1CE2" w:rsidRDefault="00CC1CE2" w:rsidP="007D7D7F">
            <w:r>
              <w:t>-5120.4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174</w:t>
            </w:r>
          </w:p>
        </w:tc>
        <w:tc>
          <w:tcPr>
            <w:tcW w:w="1914" w:type="dxa"/>
          </w:tcPr>
          <w:p w:rsidR="00CC1CE2" w:rsidRDefault="00CC1CE2" w:rsidP="007D7D7F">
            <w:r>
              <w:t>26° 58' 9''</w:t>
            </w:r>
          </w:p>
        </w:tc>
        <w:tc>
          <w:tcPr>
            <w:tcW w:w="1914" w:type="dxa"/>
          </w:tcPr>
          <w:p w:rsidR="00CC1CE2" w:rsidRDefault="00CC1CE2" w:rsidP="007D7D7F">
            <w:r>
              <w:t>198.81</w:t>
            </w:r>
          </w:p>
        </w:tc>
        <w:tc>
          <w:tcPr>
            <w:tcW w:w="1914" w:type="dxa"/>
          </w:tcPr>
          <w:p w:rsidR="00CC1CE2" w:rsidRDefault="00CC1CE2" w:rsidP="007D7D7F">
            <w:r>
              <w:t>2211.88</w:t>
            </w:r>
          </w:p>
        </w:tc>
        <w:tc>
          <w:tcPr>
            <w:tcW w:w="1915" w:type="dxa"/>
          </w:tcPr>
          <w:p w:rsidR="00CC1CE2" w:rsidRDefault="00CC1CE2" w:rsidP="007D7D7F">
            <w:r>
              <w:t>-5119.73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175</w:t>
            </w:r>
          </w:p>
        </w:tc>
        <w:tc>
          <w:tcPr>
            <w:tcW w:w="1914" w:type="dxa"/>
          </w:tcPr>
          <w:p w:rsidR="00CC1CE2" w:rsidRDefault="00CC1CE2" w:rsidP="007D7D7F">
            <w:r>
              <w:t>26° 53' 15''</w:t>
            </w:r>
          </w:p>
        </w:tc>
        <w:tc>
          <w:tcPr>
            <w:tcW w:w="1914" w:type="dxa"/>
          </w:tcPr>
          <w:p w:rsidR="00CC1CE2" w:rsidRDefault="00CC1CE2" w:rsidP="007D7D7F">
            <w:r>
              <w:t>105.39</w:t>
            </w:r>
          </w:p>
        </w:tc>
        <w:tc>
          <w:tcPr>
            <w:tcW w:w="1914" w:type="dxa"/>
          </w:tcPr>
          <w:p w:rsidR="00CC1CE2" w:rsidRDefault="00CC1CE2" w:rsidP="007D7D7F">
            <w:r>
              <w:t>2389.07</w:t>
            </w:r>
          </w:p>
        </w:tc>
        <w:tc>
          <w:tcPr>
            <w:tcW w:w="1915" w:type="dxa"/>
          </w:tcPr>
          <w:p w:rsidR="00CC1CE2" w:rsidRDefault="00CC1CE2" w:rsidP="007D7D7F">
            <w:r>
              <w:t>-5029.56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176</w:t>
            </w:r>
          </w:p>
        </w:tc>
        <w:tc>
          <w:tcPr>
            <w:tcW w:w="1914" w:type="dxa"/>
          </w:tcPr>
          <w:p w:rsidR="00CC1CE2" w:rsidRDefault="00CC1CE2" w:rsidP="007D7D7F">
            <w:r>
              <w:t>120° 57'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21.28</w:t>
            </w:r>
          </w:p>
        </w:tc>
        <w:tc>
          <w:tcPr>
            <w:tcW w:w="1914" w:type="dxa"/>
          </w:tcPr>
          <w:p w:rsidR="00CC1CE2" w:rsidRDefault="00CC1CE2" w:rsidP="007D7D7F">
            <w:r>
              <w:t>2483.07</w:t>
            </w:r>
          </w:p>
        </w:tc>
        <w:tc>
          <w:tcPr>
            <w:tcW w:w="1915" w:type="dxa"/>
          </w:tcPr>
          <w:p w:rsidR="00CC1CE2" w:rsidRDefault="00CC1CE2" w:rsidP="007D7D7F">
            <w:r>
              <w:t>-4981.9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177</w:t>
            </w:r>
          </w:p>
        </w:tc>
        <w:tc>
          <w:tcPr>
            <w:tcW w:w="1914" w:type="dxa"/>
          </w:tcPr>
          <w:p w:rsidR="00CC1CE2" w:rsidRDefault="00CC1CE2" w:rsidP="007D7D7F">
            <w:r>
              <w:t>120° 57'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235.54</w:t>
            </w:r>
          </w:p>
        </w:tc>
        <w:tc>
          <w:tcPr>
            <w:tcW w:w="1914" w:type="dxa"/>
          </w:tcPr>
          <w:p w:rsidR="00CC1CE2" w:rsidRDefault="00CC1CE2" w:rsidP="007D7D7F">
            <w:r>
              <w:t>2472.13</w:t>
            </w:r>
          </w:p>
        </w:tc>
        <w:tc>
          <w:tcPr>
            <w:tcW w:w="1915" w:type="dxa"/>
          </w:tcPr>
          <w:p w:rsidR="00CC1CE2" w:rsidRDefault="00CC1CE2" w:rsidP="007D7D7F">
            <w:r>
              <w:t>-4963.65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178</w:t>
            </w:r>
          </w:p>
        </w:tc>
        <w:tc>
          <w:tcPr>
            <w:tcW w:w="1914" w:type="dxa"/>
          </w:tcPr>
          <w:p w:rsidR="00CC1CE2" w:rsidRDefault="00CC1CE2" w:rsidP="007D7D7F">
            <w:r>
              <w:t>134° 7' 24''</w:t>
            </w:r>
          </w:p>
        </w:tc>
        <w:tc>
          <w:tcPr>
            <w:tcW w:w="1914" w:type="dxa"/>
          </w:tcPr>
          <w:p w:rsidR="00CC1CE2" w:rsidRDefault="00CC1CE2" w:rsidP="007D7D7F">
            <w:r>
              <w:t>1.1</w:t>
            </w:r>
          </w:p>
        </w:tc>
        <w:tc>
          <w:tcPr>
            <w:tcW w:w="1914" w:type="dxa"/>
          </w:tcPr>
          <w:p w:rsidR="00CC1CE2" w:rsidRDefault="00CC1CE2" w:rsidP="007D7D7F">
            <w:r>
              <w:t>2350.98</w:t>
            </w:r>
          </w:p>
        </w:tc>
        <w:tc>
          <w:tcPr>
            <w:tcW w:w="1915" w:type="dxa"/>
          </w:tcPr>
          <w:p w:rsidR="00CC1CE2" w:rsidRDefault="00CC1CE2" w:rsidP="007D7D7F">
            <w:r>
              <w:t>-4761.65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179</w:t>
            </w:r>
          </w:p>
        </w:tc>
        <w:tc>
          <w:tcPr>
            <w:tcW w:w="1914" w:type="dxa"/>
          </w:tcPr>
          <w:p w:rsidR="00CC1CE2" w:rsidRDefault="00CC1CE2" w:rsidP="007D7D7F">
            <w:r>
              <w:t>144° 46' 37''</w:t>
            </w:r>
          </w:p>
        </w:tc>
        <w:tc>
          <w:tcPr>
            <w:tcW w:w="1914" w:type="dxa"/>
          </w:tcPr>
          <w:p w:rsidR="00CC1CE2" w:rsidRDefault="00CC1CE2" w:rsidP="007D7D7F">
            <w:r>
              <w:t>15.67</w:t>
            </w:r>
          </w:p>
        </w:tc>
        <w:tc>
          <w:tcPr>
            <w:tcW w:w="1914" w:type="dxa"/>
          </w:tcPr>
          <w:p w:rsidR="00CC1CE2" w:rsidRDefault="00CC1CE2" w:rsidP="007D7D7F">
            <w:r>
              <w:t>2350.22</w:t>
            </w:r>
          </w:p>
        </w:tc>
        <w:tc>
          <w:tcPr>
            <w:tcW w:w="1915" w:type="dxa"/>
          </w:tcPr>
          <w:p w:rsidR="00CC1CE2" w:rsidRDefault="00CC1CE2" w:rsidP="007D7D7F">
            <w:r>
              <w:t>-4760.86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180</w:t>
            </w:r>
          </w:p>
        </w:tc>
        <w:tc>
          <w:tcPr>
            <w:tcW w:w="1914" w:type="dxa"/>
          </w:tcPr>
          <w:p w:rsidR="00CC1CE2" w:rsidRDefault="00CC1CE2" w:rsidP="007D7D7F">
            <w:r>
              <w:t>140°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2337.41</w:t>
            </w:r>
          </w:p>
        </w:tc>
        <w:tc>
          <w:tcPr>
            <w:tcW w:w="1915" w:type="dxa"/>
          </w:tcPr>
          <w:p w:rsidR="00CC1CE2" w:rsidRDefault="00CC1CE2" w:rsidP="007D7D7F">
            <w:r>
              <w:t>-4751.82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181</w:t>
            </w:r>
          </w:p>
        </w:tc>
        <w:tc>
          <w:tcPr>
            <w:tcW w:w="1914" w:type="dxa"/>
          </w:tcPr>
          <w:p w:rsidR="00CC1CE2" w:rsidRDefault="00CC1CE2" w:rsidP="007D7D7F">
            <w:r>
              <w:t>133°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2336.45</w:t>
            </w:r>
          </w:p>
        </w:tc>
        <w:tc>
          <w:tcPr>
            <w:tcW w:w="1915" w:type="dxa"/>
          </w:tcPr>
          <w:p w:rsidR="00CC1CE2" w:rsidRDefault="00CC1CE2" w:rsidP="007D7D7F">
            <w:r>
              <w:t>-4751.02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182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2335.59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-4750.1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183</w:t>
            </w:r>
          </w:p>
        </w:tc>
        <w:tc>
          <w:tcPr>
            <w:tcW w:w="1914" w:type="dxa"/>
          </w:tcPr>
          <w:p w:rsidR="00CC1CE2" w:rsidRDefault="00CC1CE2" w:rsidP="007D7D7F">
            <w:r>
              <w:t>118°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2334.85</w:t>
            </w:r>
          </w:p>
        </w:tc>
        <w:tc>
          <w:tcPr>
            <w:tcW w:w="1915" w:type="dxa"/>
          </w:tcPr>
          <w:p w:rsidR="00CC1CE2" w:rsidRDefault="00CC1CE2" w:rsidP="007D7D7F">
            <w:r>
              <w:t>-4749.09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184</w:t>
            </w:r>
          </w:p>
        </w:tc>
        <w:tc>
          <w:tcPr>
            <w:tcW w:w="1914" w:type="dxa"/>
          </w:tcPr>
          <w:p w:rsidR="00CC1CE2" w:rsidRDefault="00CC1CE2" w:rsidP="007D7D7F">
            <w:r>
              <w:t>111°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2334.24</w:t>
            </w:r>
          </w:p>
        </w:tc>
        <w:tc>
          <w:tcPr>
            <w:tcW w:w="1915" w:type="dxa"/>
          </w:tcPr>
          <w:p w:rsidR="00CC1CE2" w:rsidRDefault="00CC1CE2" w:rsidP="007D7D7F">
            <w:r>
              <w:t>-4747.99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185</w:t>
            </w:r>
          </w:p>
        </w:tc>
        <w:tc>
          <w:tcPr>
            <w:tcW w:w="1914" w:type="dxa"/>
          </w:tcPr>
          <w:p w:rsidR="00CC1CE2" w:rsidRDefault="00CC1CE2" w:rsidP="007D7D7F">
            <w:r>
              <w:t>104°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2333.78</w:t>
            </w:r>
          </w:p>
        </w:tc>
        <w:tc>
          <w:tcPr>
            <w:tcW w:w="1915" w:type="dxa"/>
          </w:tcPr>
          <w:p w:rsidR="00CC1CE2" w:rsidRDefault="00CC1CE2" w:rsidP="007D7D7F">
            <w:r>
              <w:t>-4746.82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186</w:t>
            </w:r>
          </w:p>
        </w:tc>
        <w:tc>
          <w:tcPr>
            <w:tcW w:w="1914" w:type="dxa"/>
          </w:tcPr>
          <w:p w:rsidR="00CC1CE2" w:rsidRDefault="00CC1CE2" w:rsidP="007D7D7F">
            <w:r>
              <w:t>97°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2333.47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187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2333.31</w:t>
            </w:r>
          </w:p>
        </w:tc>
        <w:tc>
          <w:tcPr>
            <w:tcW w:w="1915" w:type="dxa"/>
          </w:tcPr>
          <w:p w:rsidR="00CC1CE2" w:rsidRDefault="00CC1CE2" w:rsidP="007D7D7F">
            <w:r>
              <w:t>-4744.36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188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2333.31</w:t>
            </w:r>
          </w:p>
        </w:tc>
        <w:tc>
          <w:tcPr>
            <w:tcW w:w="1915" w:type="dxa"/>
          </w:tcPr>
          <w:p w:rsidR="00CC1CE2" w:rsidRDefault="00CC1CE2" w:rsidP="007D7D7F">
            <w:r>
              <w:t>-4743.1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189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2333.47</w:t>
            </w:r>
          </w:p>
        </w:tc>
        <w:tc>
          <w:tcPr>
            <w:tcW w:w="1915" w:type="dxa"/>
          </w:tcPr>
          <w:p w:rsidR="00CC1CE2" w:rsidRDefault="00CC1CE2" w:rsidP="007D7D7F">
            <w:r>
              <w:t>-4741.86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190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2333.78</w:t>
            </w:r>
          </w:p>
        </w:tc>
        <w:tc>
          <w:tcPr>
            <w:tcW w:w="1915" w:type="dxa"/>
          </w:tcPr>
          <w:p w:rsidR="00CC1CE2" w:rsidRDefault="00CC1CE2" w:rsidP="007D7D7F">
            <w:r>
              <w:t>-4740.64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191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2334.24</w:t>
            </w:r>
          </w:p>
        </w:tc>
        <w:tc>
          <w:tcPr>
            <w:tcW w:w="1915" w:type="dxa"/>
          </w:tcPr>
          <w:p w:rsidR="00CC1CE2" w:rsidRDefault="00CC1CE2" w:rsidP="007D7D7F">
            <w:r>
              <w:t>-4739.47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192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2334.85</w:t>
            </w:r>
          </w:p>
        </w:tc>
        <w:tc>
          <w:tcPr>
            <w:tcW w:w="1915" w:type="dxa"/>
          </w:tcPr>
          <w:p w:rsidR="00CC1CE2" w:rsidRDefault="00CC1CE2" w:rsidP="007D7D7F">
            <w:r>
              <w:t>-4738.37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193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2335.59</w:t>
            </w:r>
          </w:p>
        </w:tc>
        <w:tc>
          <w:tcPr>
            <w:tcW w:w="1915" w:type="dxa"/>
          </w:tcPr>
          <w:p w:rsidR="00CC1CE2" w:rsidRDefault="00CC1CE2" w:rsidP="007D7D7F">
            <w:r>
              <w:t>-4737.35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194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2336.45</w:t>
            </w:r>
          </w:p>
        </w:tc>
        <w:tc>
          <w:tcPr>
            <w:tcW w:w="1915" w:type="dxa"/>
          </w:tcPr>
          <w:p w:rsidR="00CC1CE2" w:rsidRDefault="00CC1CE2" w:rsidP="007D7D7F">
            <w:r>
              <w:t>-4736.44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195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2337.41</w:t>
            </w:r>
          </w:p>
        </w:tc>
        <w:tc>
          <w:tcPr>
            <w:tcW w:w="1915" w:type="dxa"/>
          </w:tcPr>
          <w:p w:rsidR="00CC1CE2" w:rsidRDefault="00CC1CE2" w:rsidP="007D7D7F">
            <w:r>
              <w:t>-4735.64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196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2338.47</w:t>
            </w:r>
          </w:p>
        </w:tc>
        <w:tc>
          <w:tcPr>
            <w:tcW w:w="1915" w:type="dxa"/>
          </w:tcPr>
          <w:p w:rsidR="00CC1CE2" w:rsidRDefault="00CC1CE2" w:rsidP="007D7D7F">
            <w:r>
              <w:t>-4734.97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197</w:t>
            </w:r>
          </w:p>
        </w:tc>
        <w:tc>
          <w:tcPr>
            <w:tcW w:w="1914" w:type="dxa"/>
          </w:tcPr>
          <w:p w:rsidR="00CC1CE2" w:rsidRDefault="00CC1CE2" w:rsidP="007D7D7F">
            <w:r>
              <w:t>18°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2339.61</w:t>
            </w:r>
          </w:p>
        </w:tc>
        <w:tc>
          <w:tcPr>
            <w:tcW w:w="1915" w:type="dxa"/>
          </w:tcPr>
          <w:p w:rsidR="00CC1CE2" w:rsidRDefault="00CC1CE2" w:rsidP="007D7D7F">
            <w:r>
              <w:t>-4734.43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198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2340.81</w:t>
            </w:r>
          </w:p>
        </w:tc>
        <w:tc>
          <w:tcPr>
            <w:tcW w:w="1915" w:type="dxa"/>
          </w:tcPr>
          <w:p w:rsidR="00CC1CE2" w:rsidRDefault="00CC1CE2" w:rsidP="007D7D7F">
            <w:r>
              <w:t>-4734.04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199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2342.04</w:t>
            </w:r>
          </w:p>
        </w:tc>
        <w:tc>
          <w:tcPr>
            <w:tcW w:w="1915" w:type="dxa"/>
          </w:tcPr>
          <w:p w:rsidR="00CC1CE2" w:rsidRDefault="00CC1CE2" w:rsidP="007D7D7F">
            <w:r>
              <w:t>-4733.81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200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2343.29</w:t>
            </w:r>
          </w:p>
        </w:tc>
        <w:tc>
          <w:tcPr>
            <w:tcW w:w="1915" w:type="dxa"/>
          </w:tcPr>
          <w:p w:rsidR="00CC1CE2" w:rsidRDefault="00CC1CE2" w:rsidP="007D7D7F">
            <w:r>
              <w:t>-4733.73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201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2344.55</w:t>
            </w:r>
          </w:p>
        </w:tc>
        <w:tc>
          <w:tcPr>
            <w:tcW w:w="1915" w:type="dxa"/>
          </w:tcPr>
          <w:p w:rsidR="00CC1CE2" w:rsidRDefault="00CC1CE2" w:rsidP="007D7D7F">
            <w:r>
              <w:t>-4733.81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202</w:t>
            </w:r>
          </w:p>
        </w:tc>
        <w:tc>
          <w:tcPr>
            <w:tcW w:w="1914" w:type="dxa"/>
          </w:tcPr>
          <w:p w:rsidR="00CC1CE2" w:rsidRDefault="00CC1CE2" w:rsidP="007D7D7F">
            <w:r>
              <w:t>341°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2345.78</w:t>
            </w:r>
          </w:p>
        </w:tc>
        <w:tc>
          <w:tcPr>
            <w:tcW w:w="1915" w:type="dxa"/>
          </w:tcPr>
          <w:p w:rsidR="00CC1CE2" w:rsidRDefault="00CC1CE2" w:rsidP="007D7D7F">
            <w:r>
              <w:t>-4734.04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203</w:t>
            </w:r>
          </w:p>
        </w:tc>
        <w:tc>
          <w:tcPr>
            <w:tcW w:w="1914" w:type="dxa"/>
          </w:tcPr>
          <w:p w:rsidR="00CC1CE2" w:rsidRDefault="00CC1CE2" w:rsidP="007D7D7F">
            <w:r>
              <w:t>334°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2346.97</w:t>
            </w:r>
          </w:p>
        </w:tc>
        <w:tc>
          <w:tcPr>
            <w:tcW w:w="1915" w:type="dxa"/>
          </w:tcPr>
          <w:p w:rsidR="00CC1CE2" w:rsidRDefault="00CC1CE2" w:rsidP="007D7D7F">
            <w:r>
              <w:t>-4734.43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204</w:t>
            </w:r>
          </w:p>
        </w:tc>
        <w:tc>
          <w:tcPr>
            <w:tcW w:w="1914" w:type="dxa"/>
          </w:tcPr>
          <w:p w:rsidR="00CC1CE2" w:rsidRDefault="00CC1CE2" w:rsidP="007D7D7F">
            <w:r>
              <w:t>327°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2348.11</w:t>
            </w:r>
          </w:p>
        </w:tc>
        <w:tc>
          <w:tcPr>
            <w:tcW w:w="1915" w:type="dxa"/>
          </w:tcPr>
          <w:p w:rsidR="00CC1CE2" w:rsidRDefault="00CC1CE2" w:rsidP="007D7D7F">
            <w:r>
              <w:t>-4734.97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205</w:t>
            </w:r>
          </w:p>
        </w:tc>
        <w:tc>
          <w:tcPr>
            <w:tcW w:w="1914" w:type="dxa"/>
          </w:tcPr>
          <w:p w:rsidR="00CC1CE2" w:rsidRDefault="00CC1CE2" w:rsidP="007D7D7F">
            <w:r>
              <w:t>324° 46' 37''</w:t>
            </w:r>
          </w:p>
        </w:tc>
        <w:tc>
          <w:tcPr>
            <w:tcW w:w="1914" w:type="dxa"/>
          </w:tcPr>
          <w:p w:rsidR="00CC1CE2" w:rsidRDefault="00CC1CE2" w:rsidP="007D7D7F">
            <w:r>
              <w:t>16.42</w:t>
            </w:r>
          </w:p>
        </w:tc>
        <w:tc>
          <w:tcPr>
            <w:tcW w:w="1914" w:type="dxa"/>
          </w:tcPr>
          <w:p w:rsidR="00CC1CE2" w:rsidRDefault="00CC1CE2" w:rsidP="007D7D7F">
            <w:r>
              <w:t>2349.17</w:t>
            </w:r>
          </w:p>
        </w:tc>
        <w:tc>
          <w:tcPr>
            <w:tcW w:w="1915" w:type="dxa"/>
          </w:tcPr>
          <w:p w:rsidR="00CC1CE2" w:rsidRDefault="00CC1CE2" w:rsidP="007D7D7F">
            <w:r>
              <w:t>-4735.64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206</w:t>
            </w:r>
          </w:p>
        </w:tc>
        <w:tc>
          <w:tcPr>
            <w:tcW w:w="1914" w:type="dxa"/>
          </w:tcPr>
          <w:p w:rsidR="00CC1CE2" w:rsidRDefault="00CC1CE2" w:rsidP="007D7D7F">
            <w:r>
              <w:t>320° 24'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2362.58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-4745.11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207</w:t>
            </w:r>
          </w:p>
        </w:tc>
        <w:tc>
          <w:tcPr>
            <w:tcW w:w="1914" w:type="dxa"/>
          </w:tcPr>
          <w:p w:rsidR="00CC1CE2" w:rsidRDefault="00CC1CE2" w:rsidP="007D7D7F">
            <w:r>
              <w:t>314° 7' 24''</w:t>
            </w:r>
          </w:p>
        </w:tc>
        <w:tc>
          <w:tcPr>
            <w:tcW w:w="1914" w:type="dxa"/>
          </w:tcPr>
          <w:p w:rsidR="00CC1CE2" w:rsidRDefault="00CC1CE2" w:rsidP="007D7D7F">
            <w:r>
              <w:t>3.27</w:t>
            </w:r>
          </w:p>
        </w:tc>
        <w:tc>
          <w:tcPr>
            <w:tcW w:w="1914" w:type="dxa"/>
          </w:tcPr>
          <w:p w:rsidR="00CC1CE2" w:rsidRDefault="00CC1CE2" w:rsidP="007D7D7F">
            <w:r>
              <w:t>2363.55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208</w:t>
            </w:r>
          </w:p>
        </w:tc>
        <w:tc>
          <w:tcPr>
            <w:tcW w:w="1914" w:type="dxa"/>
          </w:tcPr>
          <w:p w:rsidR="00CC1CE2" w:rsidRDefault="00CC1CE2" w:rsidP="007D7D7F">
            <w:r>
              <w:t>313° 12'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2365.83</w:t>
            </w:r>
          </w:p>
        </w:tc>
        <w:tc>
          <w:tcPr>
            <w:tcW w:w="1915" w:type="dxa"/>
          </w:tcPr>
          <w:p w:rsidR="00CC1CE2" w:rsidRDefault="00CC1CE2" w:rsidP="007D7D7F">
            <w:r>
              <w:t>-4748.26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209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2366.69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-4749.17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210</w:t>
            </w:r>
          </w:p>
        </w:tc>
        <w:tc>
          <w:tcPr>
            <w:tcW w:w="1914" w:type="dxa"/>
          </w:tcPr>
          <w:p w:rsidR="00CC1CE2" w:rsidRDefault="00CC1CE2" w:rsidP="007D7D7F">
            <w:r>
              <w:t>300° 57'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83.54</w:t>
            </w:r>
          </w:p>
        </w:tc>
        <w:tc>
          <w:tcPr>
            <w:tcW w:w="1914" w:type="dxa"/>
          </w:tcPr>
          <w:p w:rsidR="00CC1CE2" w:rsidRDefault="00CC1CE2" w:rsidP="007D7D7F">
            <w:r>
              <w:t>2367.42</w:t>
            </w:r>
          </w:p>
        </w:tc>
        <w:tc>
          <w:tcPr>
            <w:tcW w:w="1915" w:type="dxa"/>
          </w:tcPr>
          <w:p w:rsidR="00CC1CE2" w:rsidRDefault="00CC1CE2" w:rsidP="007D7D7F">
            <w:r>
              <w:t>-4750.19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211</w:t>
            </w:r>
          </w:p>
        </w:tc>
        <w:tc>
          <w:tcPr>
            <w:tcW w:w="1914" w:type="dxa"/>
          </w:tcPr>
          <w:p w:rsidR="00CC1CE2" w:rsidRDefault="00CC1CE2" w:rsidP="007D7D7F">
            <w:r>
              <w:t>28° 59' 34''</w:t>
            </w:r>
          </w:p>
        </w:tc>
        <w:tc>
          <w:tcPr>
            <w:tcW w:w="1914" w:type="dxa"/>
          </w:tcPr>
          <w:p w:rsidR="00CC1CE2" w:rsidRDefault="00CC1CE2" w:rsidP="007D7D7F">
            <w:r>
              <w:t>0.06</w:t>
            </w:r>
          </w:p>
        </w:tc>
        <w:tc>
          <w:tcPr>
            <w:tcW w:w="1914" w:type="dxa"/>
          </w:tcPr>
          <w:p w:rsidR="00CC1CE2" w:rsidRDefault="00CC1CE2" w:rsidP="007D7D7F">
            <w:r>
              <w:t>2410.39</w:t>
            </w:r>
          </w:p>
        </w:tc>
        <w:tc>
          <w:tcPr>
            <w:tcW w:w="1915" w:type="dxa"/>
          </w:tcPr>
          <w:p w:rsidR="00CC1CE2" w:rsidRDefault="00CC1CE2" w:rsidP="007D7D7F">
            <w:r>
              <w:t>-4821.83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212</w:t>
            </w:r>
          </w:p>
        </w:tc>
        <w:tc>
          <w:tcPr>
            <w:tcW w:w="1914" w:type="dxa"/>
          </w:tcPr>
          <w:p w:rsidR="00CC1CE2" w:rsidRDefault="00CC1CE2" w:rsidP="007D7D7F">
            <w:r>
              <w:t>57° 13' 34''</w:t>
            </w:r>
          </w:p>
        </w:tc>
        <w:tc>
          <w:tcPr>
            <w:tcW w:w="1914" w:type="dxa"/>
          </w:tcPr>
          <w:p w:rsidR="00CC1CE2" w:rsidRDefault="00CC1CE2" w:rsidP="007D7D7F">
            <w:r>
              <w:t>86.19</w:t>
            </w:r>
          </w:p>
        </w:tc>
        <w:tc>
          <w:tcPr>
            <w:tcW w:w="1914" w:type="dxa"/>
          </w:tcPr>
          <w:p w:rsidR="00CC1CE2" w:rsidRDefault="00CC1CE2" w:rsidP="007D7D7F">
            <w:r>
              <w:t>2410.44</w:t>
            </w:r>
          </w:p>
        </w:tc>
        <w:tc>
          <w:tcPr>
            <w:tcW w:w="1915" w:type="dxa"/>
          </w:tcPr>
          <w:p w:rsidR="00CC1CE2" w:rsidRDefault="00CC1CE2" w:rsidP="007D7D7F">
            <w:r>
              <w:t>-4821.81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213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2457.09</w:t>
            </w:r>
          </w:p>
        </w:tc>
        <w:tc>
          <w:tcPr>
            <w:tcW w:w="1915" w:type="dxa"/>
          </w:tcPr>
          <w:p w:rsidR="00CC1CE2" w:rsidRDefault="00CC1CE2" w:rsidP="007D7D7F">
            <w:r>
              <w:t>-4749.34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214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2457.83</w:t>
            </w:r>
          </w:p>
        </w:tc>
        <w:tc>
          <w:tcPr>
            <w:tcW w:w="1915" w:type="dxa"/>
          </w:tcPr>
          <w:p w:rsidR="00CC1CE2" w:rsidRDefault="00CC1CE2" w:rsidP="007D7D7F">
            <w:r>
              <w:t>-4748.32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215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2458.69</w:t>
            </w:r>
          </w:p>
        </w:tc>
        <w:tc>
          <w:tcPr>
            <w:tcW w:w="1915" w:type="dxa"/>
          </w:tcPr>
          <w:p w:rsidR="00CC1CE2" w:rsidRDefault="00CC1CE2" w:rsidP="007D7D7F">
            <w:r>
              <w:t>-4747.41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216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2459.66</w:t>
            </w:r>
          </w:p>
        </w:tc>
        <w:tc>
          <w:tcPr>
            <w:tcW w:w="1915" w:type="dxa"/>
          </w:tcPr>
          <w:p w:rsidR="00CC1CE2" w:rsidRDefault="00CC1CE2" w:rsidP="007D7D7F">
            <w:r>
              <w:t>-4746.61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217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2460.72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218</w:t>
            </w:r>
          </w:p>
        </w:tc>
        <w:tc>
          <w:tcPr>
            <w:tcW w:w="1914" w:type="dxa"/>
          </w:tcPr>
          <w:p w:rsidR="00CC1CE2" w:rsidRDefault="00CC1CE2" w:rsidP="007D7D7F">
            <w:r>
              <w:t>18°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2461.86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219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2463.05</w:t>
            </w:r>
          </w:p>
        </w:tc>
        <w:tc>
          <w:tcPr>
            <w:tcW w:w="1915" w:type="dxa"/>
          </w:tcPr>
          <w:p w:rsidR="00CC1CE2" w:rsidRDefault="00CC1CE2" w:rsidP="007D7D7F">
            <w:r>
              <w:t>-4745.01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220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2464.28</w:t>
            </w:r>
          </w:p>
        </w:tc>
        <w:tc>
          <w:tcPr>
            <w:tcW w:w="1915" w:type="dxa"/>
          </w:tcPr>
          <w:p w:rsidR="00CC1CE2" w:rsidRDefault="00CC1CE2" w:rsidP="007D7D7F">
            <w:r>
              <w:t>-4744.77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221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2465.54</w:t>
            </w:r>
          </w:p>
        </w:tc>
        <w:tc>
          <w:tcPr>
            <w:tcW w:w="1915" w:type="dxa"/>
          </w:tcPr>
          <w:p w:rsidR="00CC1CE2" w:rsidRDefault="00CC1CE2" w:rsidP="007D7D7F">
            <w:r>
              <w:t>-4744.7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222</w:t>
            </w:r>
          </w:p>
        </w:tc>
        <w:tc>
          <w:tcPr>
            <w:tcW w:w="1914" w:type="dxa"/>
          </w:tcPr>
          <w:p w:rsidR="00CC1CE2" w:rsidRDefault="00CC1CE2" w:rsidP="007D7D7F">
            <w:r>
              <w:t>349° 11'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0.2</w:t>
            </w:r>
          </w:p>
        </w:tc>
        <w:tc>
          <w:tcPr>
            <w:tcW w:w="1914" w:type="dxa"/>
          </w:tcPr>
          <w:p w:rsidR="00CC1CE2" w:rsidRDefault="00CC1CE2" w:rsidP="007D7D7F">
            <w:r>
              <w:t>2466.79</w:t>
            </w:r>
          </w:p>
        </w:tc>
        <w:tc>
          <w:tcPr>
            <w:tcW w:w="1915" w:type="dxa"/>
          </w:tcPr>
          <w:p w:rsidR="00CC1CE2" w:rsidRDefault="00CC1CE2" w:rsidP="007D7D7F">
            <w:r>
              <w:t>-4744.77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223</w:t>
            </w:r>
          </w:p>
        </w:tc>
        <w:tc>
          <w:tcPr>
            <w:tcW w:w="1914" w:type="dxa"/>
          </w:tcPr>
          <w:p w:rsidR="00CC1CE2" w:rsidRDefault="00CC1CE2" w:rsidP="007D7D7F">
            <w:r>
              <w:t>57° 18' 41''</w:t>
            </w:r>
          </w:p>
        </w:tc>
        <w:tc>
          <w:tcPr>
            <w:tcW w:w="1914" w:type="dxa"/>
          </w:tcPr>
          <w:p w:rsidR="00CC1CE2" w:rsidRDefault="00CC1CE2" w:rsidP="007D7D7F">
            <w:r>
              <w:t>93.48</w:t>
            </w:r>
          </w:p>
        </w:tc>
        <w:tc>
          <w:tcPr>
            <w:tcW w:w="1914" w:type="dxa"/>
          </w:tcPr>
          <w:p w:rsidR="00CC1CE2" w:rsidRDefault="00CC1CE2" w:rsidP="007D7D7F">
            <w:r>
              <w:t>2466.99</w:t>
            </w:r>
          </w:p>
        </w:tc>
        <w:tc>
          <w:tcPr>
            <w:tcW w:w="1915" w:type="dxa"/>
          </w:tcPr>
          <w:p w:rsidR="00CC1CE2" w:rsidRDefault="00CC1CE2" w:rsidP="007D7D7F">
            <w:r>
              <w:t>-4744.81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224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2517.47</w:t>
            </w:r>
          </w:p>
        </w:tc>
        <w:tc>
          <w:tcPr>
            <w:tcW w:w="1915" w:type="dxa"/>
          </w:tcPr>
          <w:p w:rsidR="00CC1CE2" w:rsidRDefault="00CC1CE2" w:rsidP="007D7D7F">
            <w:r>
              <w:t>-4666.14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225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2518.21</w:t>
            </w:r>
          </w:p>
        </w:tc>
        <w:tc>
          <w:tcPr>
            <w:tcW w:w="1915" w:type="dxa"/>
          </w:tcPr>
          <w:p w:rsidR="00CC1CE2" w:rsidRDefault="00CC1CE2" w:rsidP="007D7D7F">
            <w:r>
              <w:t>-4665.12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226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2519.07</w:t>
            </w:r>
          </w:p>
        </w:tc>
        <w:tc>
          <w:tcPr>
            <w:tcW w:w="1915" w:type="dxa"/>
          </w:tcPr>
          <w:p w:rsidR="00CC1CE2" w:rsidRDefault="00CC1CE2" w:rsidP="007D7D7F">
            <w:r>
              <w:t>-4664.21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227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2520.04</w:t>
            </w:r>
          </w:p>
        </w:tc>
        <w:tc>
          <w:tcPr>
            <w:tcW w:w="1915" w:type="dxa"/>
          </w:tcPr>
          <w:p w:rsidR="00CC1CE2" w:rsidRDefault="00CC1CE2" w:rsidP="007D7D7F">
            <w:r>
              <w:t>-4663.41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228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2521.1</w:t>
            </w:r>
          </w:p>
        </w:tc>
        <w:tc>
          <w:tcPr>
            <w:tcW w:w="1915" w:type="dxa"/>
          </w:tcPr>
          <w:p w:rsidR="00CC1CE2" w:rsidRDefault="00CC1CE2" w:rsidP="007D7D7F">
            <w:r>
              <w:t>-4662.74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229</w:t>
            </w:r>
          </w:p>
        </w:tc>
        <w:tc>
          <w:tcPr>
            <w:tcW w:w="1914" w:type="dxa"/>
          </w:tcPr>
          <w:p w:rsidR="00CC1CE2" w:rsidRDefault="00CC1CE2" w:rsidP="007D7D7F">
            <w:r>
              <w:t>18°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2522.23</w:t>
            </w:r>
          </w:p>
        </w:tc>
        <w:tc>
          <w:tcPr>
            <w:tcW w:w="1915" w:type="dxa"/>
          </w:tcPr>
          <w:p w:rsidR="00CC1CE2" w:rsidRDefault="00CC1CE2" w:rsidP="007D7D7F">
            <w:r>
              <w:t>-4662.2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230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2523.43</w:t>
            </w:r>
          </w:p>
        </w:tc>
        <w:tc>
          <w:tcPr>
            <w:tcW w:w="1915" w:type="dxa"/>
          </w:tcPr>
          <w:p w:rsidR="00CC1CE2" w:rsidRDefault="00CC1CE2" w:rsidP="007D7D7F">
            <w:r>
              <w:t>-4661.81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231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2524.66</w:t>
            </w:r>
          </w:p>
        </w:tc>
        <w:tc>
          <w:tcPr>
            <w:tcW w:w="1915" w:type="dxa"/>
          </w:tcPr>
          <w:p w:rsidR="00CC1CE2" w:rsidRDefault="00CC1CE2" w:rsidP="007D7D7F">
            <w:r>
              <w:t>-4661.58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340° 30' 33''</w:t>
            </w:r>
          </w:p>
        </w:tc>
        <w:tc>
          <w:tcPr>
            <w:tcW w:w="1914" w:type="dxa"/>
          </w:tcPr>
          <w:p w:rsidR="00CC1CE2" w:rsidRDefault="00CC1CE2" w:rsidP="007D7D7F">
            <w:r>
              <w:t>31.97</w:t>
            </w:r>
          </w:p>
        </w:tc>
        <w:tc>
          <w:tcPr>
            <w:tcW w:w="1914" w:type="dxa"/>
          </w:tcPr>
          <w:p w:rsidR="00CC1CE2" w:rsidRDefault="00CC1CE2" w:rsidP="007D7D7F">
            <w:r>
              <w:t>2405.81</w:t>
            </w:r>
          </w:p>
        </w:tc>
        <w:tc>
          <w:tcPr>
            <w:tcW w:w="1915" w:type="dxa"/>
          </w:tcPr>
          <w:p w:rsidR="00CC1CE2" w:rsidRDefault="00CC1CE2" w:rsidP="007D7D7F">
            <w:r>
              <w:t>-5197.35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332° 8' 52''</w:t>
            </w:r>
          </w:p>
        </w:tc>
        <w:tc>
          <w:tcPr>
            <w:tcW w:w="1914" w:type="dxa"/>
          </w:tcPr>
          <w:p w:rsidR="00CC1CE2" w:rsidRDefault="00CC1CE2" w:rsidP="007D7D7F">
            <w:r>
              <w:t>16.3</w:t>
            </w:r>
          </w:p>
        </w:tc>
        <w:tc>
          <w:tcPr>
            <w:tcW w:w="1914" w:type="dxa"/>
          </w:tcPr>
          <w:p w:rsidR="00CC1CE2" w:rsidRDefault="00CC1CE2" w:rsidP="007D7D7F">
            <w:r>
              <w:t>2435.95</w:t>
            </w:r>
          </w:p>
        </w:tc>
        <w:tc>
          <w:tcPr>
            <w:tcW w:w="1915" w:type="dxa"/>
          </w:tcPr>
          <w:p w:rsidR="00CC1CE2" w:rsidRDefault="00CC1CE2" w:rsidP="007D7D7F">
            <w:r>
              <w:t>-5208.02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322° 38'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40.05</w:t>
            </w:r>
          </w:p>
        </w:tc>
        <w:tc>
          <w:tcPr>
            <w:tcW w:w="1914" w:type="dxa"/>
          </w:tcPr>
          <w:p w:rsidR="00CC1CE2" w:rsidRDefault="00CC1CE2" w:rsidP="007D7D7F">
            <w:r>
              <w:t>2450.36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-5215.63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311° 38' 31''</w:t>
            </w:r>
          </w:p>
        </w:tc>
        <w:tc>
          <w:tcPr>
            <w:tcW w:w="1914" w:type="dxa"/>
          </w:tcPr>
          <w:p w:rsidR="00CC1CE2" w:rsidRDefault="00CC1CE2" w:rsidP="007D7D7F">
            <w:r>
              <w:t>31.84</w:t>
            </w:r>
          </w:p>
        </w:tc>
        <w:tc>
          <w:tcPr>
            <w:tcW w:w="1914" w:type="dxa"/>
          </w:tcPr>
          <w:p w:rsidR="00CC1CE2" w:rsidRDefault="00CC1CE2" w:rsidP="007D7D7F">
            <w:r>
              <w:t>2482.2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</w:t>
            </w:r>
          </w:p>
        </w:tc>
        <w:tc>
          <w:tcPr>
            <w:tcW w:w="1914" w:type="dxa"/>
          </w:tcPr>
          <w:p w:rsidR="00CC1CE2" w:rsidRDefault="00CC1CE2" w:rsidP="007D7D7F">
            <w:r>
              <w:t>306° 12' 49''</w:t>
            </w:r>
          </w:p>
        </w:tc>
        <w:tc>
          <w:tcPr>
            <w:tcW w:w="1914" w:type="dxa"/>
          </w:tcPr>
          <w:p w:rsidR="00CC1CE2" w:rsidRDefault="00CC1CE2" w:rsidP="007D7D7F">
            <w:r>
              <w:t>88.73</w:t>
            </w:r>
          </w:p>
        </w:tc>
        <w:tc>
          <w:tcPr>
            <w:tcW w:w="1914" w:type="dxa"/>
          </w:tcPr>
          <w:p w:rsidR="00CC1CE2" w:rsidRDefault="00CC1CE2" w:rsidP="007D7D7F">
            <w:r>
              <w:t>2503.36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-5263.73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</w:t>
            </w:r>
          </w:p>
        </w:tc>
        <w:tc>
          <w:tcPr>
            <w:tcW w:w="1914" w:type="dxa"/>
          </w:tcPr>
          <w:p w:rsidR="00CC1CE2" w:rsidRDefault="00CC1CE2" w:rsidP="007D7D7F">
            <w:r>
              <w:t>298° 27' 2''</w:t>
            </w:r>
          </w:p>
        </w:tc>
        <w:tc>
          <w:tcPr>
            <w:tcW w:w="1914" w:type="dxa"/>
          </w:tcPr>
          <w:p w:rsidR="00CC1CE2" w:rsidRDefault="00CC1CE2" w:rsidP="007D7D7F">
            <w:r>
              <w:t>2.86</w:t>
            </w:r>
          </w:p>
        </w:tc>
        <w:tc>
          <w:tcPr>
            <w:tcW w:w="1914" w:type="dxa"/>
          </w:tcPr>
          <w:p w:rsidR="00CC1CE2" w:rsidRDefault="00CC1CE2" w:rsidP="007D7D7F">
            <w:r>
              <w:t>2555.78</w:t>
            </w:r>
          </w:p>
        </w:tc>
        <w:tc>
          <w:tcPr>
            <w:tcW w:w="1915" w:type="dxa"/>
          </w:tcPr>
          <w:p w:rsidR="00CC1CE2" w:rsidRDefault="00CC1CE2" w:rsidP="007D7D7F">
            <w:r>
              <w:t>-5335.31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</w:t>
            </w:r>
          </w:p>
        </w:tc>
        <w:tc>
          <w:tcPr>
            <w:tcW w:w="1914" w:type="dxa"/>
          </w:tcPr>
          <w:p w:rsidR="00CC1CE2" w:rsidRDefault="00CC1CE2" w:rsidP="007D7D7F">
            <w:r>
              <w:t>240° 4'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166.44</w:t>
            </w:r>
          </w:p>
        </w:tc>
        <w:tc>
          <w:tcPr>
            <w:tcW w:w="1914" w:type="dxa"/>
          </w:tcPr>
          <w:p w:rsidR="00CC1CE2" w:rsidRDefault="00CC1CE2" w:rsidP="007D7D7F">
            <w:r>
              <w:t>2557.14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-5337.83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73.99</w:t>
            </w:r>
          </w:p>
        </w:tc>
        <w:tc>
          <w:tcPr>
            <w:tcW w:w="1914" w:type="dxa"/>
          </w:tcPr>
          <w:p w:rsidR="00CC1CE2" w:rsidRDefault="00CC1CE2" w:rsidP="007D7D7F">
            <w:r>
              <w:t>2474.12</w:t>
            </w:r>
          </w:p>
        </w:tc>
        <w:tc>
          <w:tcPr>
            <w:tcW w:w="1915" w:type="dxa"/>
          </w:tcPr>
          <w:p w:rsidR="00CC1CE2" w:rsidRDefault="00CC1CE2" w:rsidP="007D7D7F">
            <w:r>
              <w:t>-5482.08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</w:t>
            </w:r>
          </w:p>
        </w:tc>
        <w:tc>
          <w:tcPr>
            <w:tcW w:w="1914" w:type="dxa"/>
          </w:tcPr>
          <w:p w:rsidR="00CC1CE2" w:rsidRDefault="00CC1CE2" w:rsidP="007D7D7F">
            <w:r>
              <w:t>105° 51'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0</w:t>
            </w:r>
          </w:p>
        </w:tc>
        <w:tc>
          <w:tcPr>
            <w:tcW w:w="1914" w:type="dxa"/>
          </w:tcPr>
          <w:p w:rsidR="00CC1CE2" w:rsidRDefault="00CC1CE2" w:rsidP="007D7D7F">
            <w:r>
              <w:t>2431.61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</w:t>
            </w:r>
          </w:p>
        </w:tc>
        <w:tc>
          <w:tcPr>
            <w:tcW w:w="1914" w:type="dxa"/>
          </w:tcPr>
          <w:p w:rsidR="00CC1CE2" w:rsidRDefault="00CC1CE2" w:rsidP="007D7D7F">
            <w:r>
              <w:t>128° 29' 14''</w:t>
            </w:r>
          </w:p>
        </w:tc>
        <w:tc>
          <w:tcPr>
            <w:tcW w:w="1914" w:type="dxa"/>
          </w:tcPr>
          <w:p w:rsidR="00CC1CE2" w:rsidRDefault="00CC1CE2" w:rsidP="007D7D7F">
            <w:r>
              <w:t>0</w:t>
            </w:r>
          </w:p>
        </w:tc>
        <w:tc>
          <w:tcPr>
            <w:tcW w:w="1914" w:type="dxa"/>
          </w:tcPr>
          <w:p w:rsidR="00CC1CE2" w:rsidRDefault="00CC1CE2" w:rsidP="007D7D7F">
            <w:r>
              <w:t>2431.61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198.33</w:t>
            </w:r>
          </w:p>
        </w:tc>
        <w:tc>
          <w:tcPr>
            <w:tcW w:w="1914" w:type="dxa"/>
          </w:tcPr>
          <w:p w:rsidR="00CC1CE2" w:rsidRDefault="00CC1CE2" w:rsidP="007D7D7F">
            <w:r>
              <w:t>2431.61</w:t>
            </w:r>
          </w:p>
        </w:tc>
        <w:tc>
          <w:tcPr>
            <w:tcW w:w="1915" w:type="dxa"/>
          </w:tcPr>
          <w:p w:rsidR="00CC1CE2" w:rsidRDefault="00CC1CE2" w:rsidP="007D7D7F">
            <w:r>
              <w:t>-5421.52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62.13</w:t>
            </w:r>
          </w:p>
        </w:tc>
        <w:tc>
          <w:tcPr>
            <w:tcW w:w="1914" w:type="dxa"/>
          </w:tcPr>
          <w:p w:rsidR="00CC1CE2" w:rsidRDefault="00CC1CE2" w:rsidP="007D7D7F">
            <w:r>
              <w:t>2317.66</w:t>
            </w:r>
          </w:p>
        </w:tc>
        <w:tc>
          <w:tcPr>
            <w:tcW w:w="1915" w:type="dxa"/>
          </w:tcPr>
          <w:p w:rsidR="00CC1CE2" w:rsidRDefault="00CC1CE2" w:rsidP="007D7D7F">
            <w:r>
              <w:t>-5259.2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3' 20''</w:t>
            </w:r>
          </w:p>
        </w:tc>
        <w:tc>
          <w:tcPr>
            <w:tcW w:w="1914" w:type="dxa"/>
          </w:tcPr>
          <w:p w:rsidR="00CC1CE2" w:rsidRDefault="00CC1CE2" w:rsidP="007D7D7F">
            <w:r>
              <w:t>16.32</w:t>
            </w:r>
          </w:p>
        </w:tc>
        <w:tc>
          <w:tcPr>
            <w:tcW w:w="1914" w:type="dxa"/>
          </w:tcPr>
          <w:p w:rsidR="00CC1CE2" w:rsidRDefault="00CC1CE2" w:rsidP="007D7D7F">
            <w:r>
              <w:t>2368.51</w:t>
            </w:r>
          </w:p>
        </w:tc>
        <w:tc>
          <w:tcPr>
            <w:tcW w:w="1915" w:type="dxa"/>
          </w:tcPr>
          <w:p w:rsidR="00CC1CE2" w:rsidRDefault="00CC1CE2" w:rsidP="007D7D7F">
            <w:r>
              <w:t>-5223.51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1' 46''</w:t>
            </w:r>
          </w:p>
        </w:tc>
        <w:tc>
          <w:tcPr>
            <w:tcW w:w="1914" w:type="dxa"/>
          </w:tcPr>
          <w:p w:rsidR="00CC1CE2" w:rsidRDefault="00CC1CE2" w:rsidP="007D7D7F">
            <w:r>
              <w:t>29.24</w:t>
            </w:r>
          </w:p>
        </w:tc>
        <w:tc>
          <w:tcPr>
            <w:tcW w:w="1914" w:type="dxa"/>
          </w:tcPr>
          <w:p w:rsidR="00CC1CE2" w:rsidRDefault="00CC1CE2" w:rsidP="007D7D7F">
            <w:r>
              <w:t>2381.87</w:t>
            </w:r>
          </w:p>
        </w:tc>
        <w:tc>
          <w:tcPr>
            <w:tcW w:w="1915" w:type="dxa"/>
          </w:tcPr>
          <w:p w:rsidR="00CC1CE2" w:rsidRDefault="00CC1CE2" w:rsidP="007D7D7F">
            <w:r>
              <w:t>-5214.13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305°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185.24</w:t>
            </w:r>
          </w:p>
        </w:tc>
        <w:tc>
          <w:tcPr>
            <w:tcW w:w="1914" w:type="dxa"/>
          </w:tcPr>
          <w:p w:rsidR="00CC1CE2" w:rsidRDefault="00CC1CE2" w:rsidP="007D7D7F">
            <w:r>
              <w:t>2301.31</w:t>
            </w:r>
          </w:p>
        </w:tc>
        <w:tc>
          <w:tcPr>
            <w:tcW w:w="1915" w:type="dxa"/>
          </w:tcPr>
          <w:p w:rsidR="00CC1CE2" w:rsidRDefault="00CC1CE2" w:rsidP="007D7D7F">
            <w:r>
              <w:t>-5270.68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201° 50' 44''</w:t>
            </w:r>
          </w:p>
        </w:tc>
        <w:tc>
          <w:tcPr>
            <w:tcW w:w="1914" w:type="dxa"/>
          </w:tcPr>
          <w:p w:rsidR="00CC1CE2" w:rsidRDefault="00CC1CE2" w:rsidP="007D7D7F">
            <w:r>
              <w:t>0.81</w:t>
            </w:r>
          </w:p>
        </w:tc>
        <w:tc>
          <w:tcPr>
            <w:tcW w:w="1914" w:type="dxa"/>
          </w:tcPr>
          <w:p w:rsidR="00CC1CE2" w:rsidRDefault="00CC1CE2" w:rsidP="007D7D7F">
            <w:r>
              <w:t>2407.74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-5422.29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2406.99</w:t>
            </w:r>
          </w:p>
        </w:tc>
        <w:tc>
          <w:tcPr>
            <w:tcW w:w="1915" w:type="dxa"/>
          </w:tcPr>
          <w:p w:rsidR="00CC1CE2" w:rsidRDefault="00CC1CE2" w:rsidP="007D7D7F">
            <w:r>
              <w:t>-5422.59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2405.85</w:t>
            </w:r>
          </w:p>
        </w:tc>
        <w:tc>
          <w:tcPr>
            <w:tcW w:w="1915" w:type="dxa"/>
          </w:tcPr>
          <w:p w:rsidR="00CC1CE2" w:rsidRDefault="00CC1CE2" w:rsidP="007D7D7F">
            <w:r>
              <w:t>-5423.13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11' 31''</w:t>
            </w:r>
          </w:p>
        </w:tc>
        <w:tc>
          <w:tcPr>
            <w:tcW w:w="1914" w:type="dxa"/>
          </w:tcPr>
          <w:p w:rsidR="00CC1CE2" w:rsidRDefault="00CC1CE2" w:rsidP="007D7D7F">
            <w:r>
              <w:t>33.3</w:t>
            </w:r>
          </w:p>
        </w:tc>
        <w:tc>
          <w:tcPr>
            <w:tcW w:w="1914" w:type="dxa"/>
          </w:tcPr>
          <w:p w:rsidR="00CC1CE2" w:rsidRDefault="00CC1CE2" w:rsidP="007D7D7F">
            <w:r>
              <w:t>2404.79</w:t>
            </w:r>
          </w:p>
        </w:tc>
        <w:tc>
          <w:tcPr>
            <w:tcW w:w="1915" w:type="dxa"/>
          </w:tcPr>
          <w:p w:rsidR="00CC1CE2" w:rsidRDefault="00CC1CE2" w:rsidP="007D7D7F">
            <w:r>
              <w:t>-5423.8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45' 33''</w:t>
            </w:r>
          </w:p>
        </w:tc>
        <w:tc>
          <w:tcPr>
            <w:tcW w:w="1914" w:type="dxa"/>
          </w:tcPr>
          <w:p w:rsidR="00CC1CE2" w:rsidRDefault="00CC1CE2" w:rsidP="007D7D7F">
            <w:r>
              <w:t>11.32</w:t>
            </w:r>
          </w:p>
        </w:tc>
        <w:tc>
          <w:tcPr>
            <w:tcW w:w="1914" w:type="dxa"/>
          </w:tcPr>
          <w:p w:rsidR="00CC1CE2" w:rsidRDefault="00CC1CE2" w:rsidP="007D7D7F">
            <w:r>
              <w:t>2377.58</w:t>
            </w:r>
          </w:p>
        </w:tc>
        <w:tc>
          <w:tcPr>
            <w:tcW w:w="1915" w:type="dxa"/>
          </w:tcPr>
          <w:p w:rsidR="00CC1CE2" w:rsidRDefault="00CC1CE2" w:rsidP="007D7D7F">
            <w:r>
              <w:t>-5442.99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53' 55''</w:t>
            </w:r>
          </w:p>
        </w:tc>
        <w:tc>
          <w:tcPr>
            <w:tcW w:w="1914" w:type="dxa"/>
          </w:tcPr>
          <w:p w:rsidR="00CC1CE2" w:rsidRDefault="00CC1CE2" w:rsidP="007D7D7F">
            <w:r>
              <w:t>170.27</w:t>
            </w:r>
          </w:p>
        </w:tc>
        <w:tc>
          <w:tcPr>
            <w:tcW w:w="1914" w:type="dxa"/>
          </w:tcPr>
          <w:p w:rsidR="00CC1CE2" w:rsidRDefault="00CC1CE2" w:rsidP="007D7D7F">
            <w:r>
              <w:t>2370.97</w:t>
            </w:r>
          </w:p>
        </w:tc>
        <w:tc>
          <w:tcPr>
            <w:tcW w:w="1915" w:type="dxa"/>
          </w:tcPr>
          <w:p w:rsidR="00CC1CE2" w:rsidRDefault="00CC1CE2" w:rsidP="007D7D7F">
            <w:r>
              <w:t>-5433.81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</w:t>
            </w:r>
          </w:p>
        </w:tc>
        <w:tc>
          <w:tcPr>
            <w:tcW w:w="1914" w:type="dxa"/>
          </w:tcPr>
          <w:p w:rsidR="00CC1CE2" w:rsidRDefault="00CC1CE2" w:rsidP="007D7D7F">
            <w:r>
              <w:t>95° 14' 21''</w:t>
            </w:r>
          </w:p>
        </w:tc>
        <w:tc>
          <w:tcPr>
            <w:tcW w:w="1914" w:type="dxa"/>
          </w:tcPr>
          <w:p w:rsidR="00CC1CE2" w:rsidRDefault="00CC1CE2" w:rsidP="007D7D7F">
            <w:r>
              <w:t>3.3</w:t>
            </w:r>
          </w:p>
        </w:tc>
        <w:tc>
          <w:tcPr>
            <w:tcW w:w="1914" w:type="dxa"/>
          </w:tcPr>
          <w:p w:rsidR="00CC1CE2" w:rsidRDefault="00CC1CE2" w:rsidP="007D7D7F">
            <w:r>
              <w:t>2271.13</w:t>
            </w:r>
          </w:p>
        </w:tc>
        <w:tc>
          <w:tcPr>
            <w:tcW w:w="1915" w:type="dxa"/>
          </w:tcPr>
          <w:p w:rsidR="00CC1CE2" w:rsidRDefault="00CC1CE2" w:rsidP="007D7D7F">
            <w:r>
              <w:t>-5295.88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</w:t>
            </w:r>
          </w:p>
        </w:tc>
        <w:tc>
          <w:tcPr>
            <w:tcW w:w="1914" w:type="dxa"/>
          </w:tcPr>
          <w:p w:rsidR="00CC1CE2" w:rsidRDefault="00CC1CE2" w:rsidP="007D7D7F">
            <w:r>
              <w:t>57° 52' 18''</w:t>
            </w:r>
          </w:p>
        </w:tc>
        <w:tc>
          <w:tcPr>
            <w:tcW w:w="1914" w:type="dxa"/>
          </w:tcPr>
          <w:p w:rsidR="00CC1CE2" w:rsidRDefault="00CC1CE2" w:rsidP="007D7D7F">
            <w:r>
              <w:t>0.81</w:t>
            </w:r>
          </w:p>
        </w:tc>
        <w:tc>
          <w:tcPr>
            <w:tcW w:w="1914" w:type="dxa"/>
          </w:tcPr>
          <w:p w:rsidR="00CC1CE2" w:rsidRDefault="00CC1CE2" w:rsidP="007D7D7F">
            <w:r>
              <w:t>2270.83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-5292.6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15' 46''</w:t>
            </w:r>
          </w:p>
        </w:tc>
        <w:tc>
          <w:tcPr>
            <w:tcW w:w="1914" w:type="dxa"/>
          </w:tcPr>
          <w:p w:rsidR="00CC1CE2" w:rsidRDefault="00CC1CE2" w:rsidP="007D7D7F">
            <w:r>
              <w:t>32.94</w:t>
            </w:r>
          </w:p>
        </w:tc>
        <w:tc>
          <w:tcPr>
            <w:tcW w:w="1914" w:type="dxa"/>
          </w:tcPr>
          <w:p w:rsidR="00CC1CE2" w:rsidRDefault="00CC1CE2" w:rsidP="007D7D7F">
            <w:r>
              <w:t>2271.26</w:t>
            </w:r>
          </w:p>
        </w:tc>
        <w:tc>
          <w:tcPr>
            <w:tcW w:w="1915" w:type="dxa"/>
          </w:tcPr>
          <w:p w:rsidR="00CC1CE2" w:rsidRDefault="00CC1CE2" w:rsidP="007D7D7F">
            <w:r>
              <w:t>-5291.91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</w:t>
            </w:r>
          </w:p>
        </w:tc>
        <w:tc>
          <w:tcPr>
            <w:tcW w:w="1914" w:type="dxa"/>
          </w:tcPr>
          <w:p w:rsidR="00CC1CE2" w:rsidRDefault="00CC1CE2" w:rsidP="007D7D7F">
            <w:r>
              <w:t>35°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3.84</w:t>
            </w:r>
          </w:p>
        </w:tc>
        <w:tc>
          <w:tcPr>
            <w:tcW w:w="1914" w:type="dxa"/>
          </w:tcPr>
          <w:p w:rsidR="00CC1CE2" w:rsidRDefault="00CC1CE2" w:rsidP="007D7D7F">
            <w:r>
              <w:t>2298.16</w:t>
            </w:r>
          </w:p>
        </w:tc>
        <w:tc>
          <w:tcPr>
            <w:tcW w:w="1915" w:type="dxa"/>
          </w:tcPr>
          <w:p w:rsidR="00CC1CE2" w:rsidRDefault="00CC1CE2" w:rsidP="007D7D7F">
            <w:r>
              <w:t>-5272.89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355° 50' 54''</w:t>
            </w:r>
          </w:p>
        </w:tc>
        <w:tc>
          <w:tcPr>
            <w:tcW w:w="1914" w:type="dxa"/>
          </w:tcPr>
          <w:p w:rsidR="00CC1CE2" w:rsidRDefault="00CC1CE2" w:rsidP="007D7D7F">
            <w:r>
              <w:t>22.95</w:t>
            </w:r>
          </w:p>
        </w:tc>
        <w:tc>
          <w:tcPr>
            <w:tcW w:w="1914" w:type="dxa"/>
          </w:tcPr>
          <w:p w:rsidR="00CC1CE2" w:rsidRDefault="00CC1CE2" w:rsidP="007D7D7F">
            <w:r>
              <w:t>2494.99</w:t>
            </w:r>
          </w:p>
        </w:tc>
        <w:tc>
          <w:tcPr>
            <w:tcW w:w="1915" w:type="dxa"/>
          </w:tcPr>
          <w:p w:rsidR="00CC1CE2" w:rsidRDefault="00CC1CE2" w:rsidP="007D7D7F">
            <w:r>
              <w:t>-4998.27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356°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2517.88</w:t>
            </w:r>
          </w:p>
        </w:tc>
        <w:tc>
          <w:tcPr>
            <w:tcW w:w="1915" w:type="dxa"/>
          </w:tcPr>
          <w:p w:rsidR="00CC1CE2" w:rsidRDefault="00CC1CE2" w:rsidP="007D7D7F">
            <w:r>
              <w:t>-4999.93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51.91</w:t>
            </w:r>
          </w:p>
        </w:tc>
        <w:tc>
          <w:tcPr>
            <w:tcW w:w="1914" w:type="dxa"/>
          </w:tcPr>
          <w:p w:rsidR="00CC1CE2" w:rsidRDefault="00CC1CE2" w:rsidP="007D7D7F">
            <w:r>
              <w:t>2519.14</w:t>
            </w:r>
          </w:p>
        </w:tc>
        <w:tc>
          <w:tcPr>
            <w:tcW w:w="1915" w:type="dxa"/>
          </w:tcPr>
          <w:p w:rsidR="00CC1CE2" w:rsidRDefault="00CC1CE2" w:rsidP="007D7D7F">
            <w:r>
              <w:t>-5000.01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257° 34' 20''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1.96</w:t>
            </w:r>
          </w:p>
        </w:tc>
        <w:tc>
          <w:tcPr>
            <w:tcW w:w="1914" w:type="dxa"/>
          </w:tcPr>
          <w:p w:rsidR="00CC1CE2" w:rsidRDefault="00CC1CE2" w:rsidP="007D7D7F">
            <w:r>
              <w:t>2571.05</w:t>
            </w:r>
          </w:p>
        </w:tc>
        <w:tc>
          <w:tcPr>
            <w:tcW w:w="1915" w:type="dxa"/>
          </w:tcPr>
          <w:p w:rsidR="00CC1CE2" w:rsidRDefault="00CC1CE2" w:rsidP="007D7D7F">
            <w:r>
              <w:t>-5000.01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</w:t>
            </w:r>
          </w:p>
        </w:tc>
        <w:tc>
          <w:tcPr>
            <w:tcW w:w="1914" w:type="dxa"/>
          </w:tcPr>
          <w:p w:rsidR="00CC1CE2" w:rsidRDefault="00CC1CE2" w:rsidP="007D7D7F">
            <w:r>
              <w:t>262°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-5001.93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-5003.17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138.64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-5004.43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</w:t>
            </w:r>
          </w:p>
        </w:tc>
        <w:tc>
          <w:tcPr>
            <w:tcW w:w="1914" w:type="dxa"/>
          </w:tcPr>
          <w:p w:rsidR="00CC1CE2" w:rsidRDefault="00CC1CE2" w:rsidP="007D7D7F">
            <w:r>
              <w:t>179° 55'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15.85</w:t>
            </w:r>
          </w:p>
        </w:tc>
        <w:tc>
          <w:tcPr>
            <w:tcW w:w="1914" w:type="dxa"/>
          </w:tcPr>
          <w:p w:rsidR="00CC1CE2" w:rsidRDefault="00CC1CE2" w:rsidP="007D7D7F">
            <w:r>
              <w:t>2570.47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-5143.07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2554.61</w:t>
            </w:r>
          </w:p>
        </w:tc>
        <w:tc>
          <w:tcPr>
            <w:tcW w:w="1915" w:type="dxa"/>
          </w:tcPr>
          <w:p w:rsidR="00CC1CE2" w:rsidRDefault="00CC1CE2" w:rsidP="007D7D7F">
            <w:r>
              <w:t>-5143.05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2553.36</w:t>
            </w:r>
          </w:p>
        </w:tc>
        <w:tc>
          <w:tcPr>
            <w:tcW w:w="1915" w:type="dxa"/>
          </w:tcPr>
          <w:p w:rsidR="00CC1CE2" w:rsidRDefault="00CC1CE2" w:rsidP="007D7D7F">
            <w:r>
              <w:t>-5143.13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</w:t>
            </w:r>
          </w:p>
        </w:tc>
        <w:tc>
          <w:tcPr>
            <w:tcW w:w="1914" w:type="dxa"/>
          </w:tcPr>
          <w:p w:rsidR="00CC1CE2" w:rsidRDefault="00CC1CE2" w:rsidP="007D7D7F">
            <w:r>
              <w:t>198°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2552.13</w:t>
            </w:r>
          </w:p>
        </w:tc>
        <w:tc>
          <w:tcPr>
            <w:tcW w:w="1915" w:type="dxa"/>
          </w:tcPr>
          <w:p w:rsidR="00CC1CE2" w:rsidRDefault="00CC1CE2" w:rsidP="007D7D7F">
            <w:r>
              <w:t>-5143.37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2550.93</w:t>
            </w:r>
          </w:p>
        </w:tc>
        <w:tc>
          <w:tcPr>
            <w:tcW w:w="1915" w:type="dxa"/>
          </w:tcPr>
          <w:p w:rsidR="00CC1CE2" w:rsidRDefault="00CC1CE2" w:rsidP="007D7D7F">
            <w:r>
              <w:t>-5143.75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2549.8</w:t>
            </w:r>
          </w:p>
        </w:tc>
        <w:tc>
          <w:tcPr>
            <w:tcW w:w="1915" w:type="dxa"/>
          </w:tcPr>
          <w:p w:rsidR="00CC1CE2" w:rsidRDefault="00CC1CE2" w:rsidP="007D7D7F">
            <w:r>
              <w:t>-5144.29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</w:t>
            </w:r>
          </w:p>
        </w:tc>
        <w:tc>
          <w:tcPr>
            <w:tcW w:w="1914" w:type="dxa"/>
          </w:tcPr>
          <w:p w:rsidR="00CC1CE2" w:rsidRDefault="00CC1CE2" w:rsidP="007D7D7F">
            <w:r>
              <w:t>219°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2548.74</w:t>
            </w:r>
          </w:p>
        </w:tc>
        <w:tc>
          <w:tcPr>
            <w:tcW w:w="1915" w:type="dxa"/>
          </w:tcPr>
          <w:p w:rsidR="00CC1CE2" w:rsidRDefault="00CC1CE2" w:rsidP="007D7D7F">
            <w:r>
              <w:t>-5144.96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15</w:t>
            </w:r>
          </w:p>
        </w:tc>
        <w:tc>
          <w:tcPr>
            <w:tcW w:w="1914" w:type="dxa"/>
          </w:tcPr>
          <w:p w:rsidR="00CC1CE2" w:rsidRDefault="00CC1CE2" w:rsidP="007D7D7F">
            <w:r>
              <w:t>226°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2547.77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-5145.76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</w:t>
            </w:r>
          </w:p>
        </w:tc>
        <w:tc>
          <w:tcPr>
            <w:tcW w:w="1914" w:type="dxa"/>
          </w:tcPr>
          <w:p w:rsidR="00CC1CE2" w:rsidRDefault="00CC1CE2" w:rsidP="007D7D7F">
            <w:r>
              <w:t>231° 17'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68.25</w:t>
            </w:r>
          </w:p>
        </w:tc>
        <w:tc>
          <w:tcPr>
            <w:tcW w:w="1914" w:type="dxa"/>
          </w:tcPr>
          <w:p w:rsidR="00CC1CE2" w:rsidRDefault="00CC1CE2" w:rsidP="007D7D7F">
            <w:r>
              <w:t>2546.91</w:t>
            </w:r>
          </w:p>
        </w:tc>
        <w:tc>
          <w:tcPr>
            <w:tcW w:w="1915" w:type="dxa"/>
          </w:tcPr>
          <w:p w:rsidR="00CC1CE2" w:rsidRDefault="00CC1CE2" w:rsidP="007D7D7F">
            <w:r>
              <w:t>-5146.68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</w:t>
            </w:r>
          </w:p>
        </w:tc>
        <w:tc>
          <w:tcPr>
            <w:tcW w:w="1914" w:type="dxa"/>
          </w:tcPr>
          <w:p w:rsidR="00CC1CE2" w:rsidRDefault="00CC1CE2" w:rsidP="007D7D7F">
            <w:r>
              <w:t>228° 53' 45''</w:t>
            </w:r>
          </w:p>
        </w:tc>
        <w:tc>
          <w:tcPr>
            <w:tcW w:w="1914" w:type="dxa"/>
          </w:tcPr>
          <w:p w:rsidR="00CC1CE2" w:rsidRDefault="00CC1CE2" w:rsidP="007D7D7F">
            <w:r>
              <w:t>25.22</w:t>
            </w:r>
          </w:p>
        </w:tc>
        <w:tc>
          <w:tcPr>
            <w:tcW w:w="1914" w:type="dxa"/>
          </w:tcPr>
          <w:p w:rsidR="00CC1CE2" w:rsidRDefault="00CC1CE2" w:rsidP="007D7D7F">
            <w:r>
              <w:t>2504.22</w:t>
            </w:r>
          </w:p>
        </w:tc>
        <w:tc>
          <w:tcPr>
            <w:tcW w:w="1915" w:type="dxa"/>
          </w:tcPr>
          <w:p w:rsidR="00CC1CE2" w:rsidRDefault="00CC1CE2" w:rsidP="007D7D7F">
            <w:r>
              <w:t>-5199.93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</w:t>
            </w:r>
          </w:p>
        </w:tc>
        <w:tc>
          <w:tcPr>
            <w:tcW w:w="1914" w:type="dxa"/>
          </w:tcPr>
          <w:p w:rsidR="00CC1CE2" w:rsidRDefault="00CC1CE2" w:rsidP="007D7D7F">
            <w:r>
              <w:t>142° 38' 58''</w:t>
            </w:r>
          </w:p>
        </w:tc>
        <w:tc>
          <w:tcPr>
            <w:tcW w:w="1914" w:type="dxa"/>
          </w:tcPr>
          <w:p w:rsidR="00CC1CE2" w:rsidRDefault="00CC1CE2" w:rsidP="007D7D7F">
            <w:r>
              <w:t>32.71</w:t>
            </w:r>
          </w:p>
        </w:tc>
        <w:tc>
          <w:tcPr>
            <w:tcW w:w="1914" w:type="dxa"/>
          </w:tcPr>
          <w:p w:rsidR="00CC1CE2" w:rsidRDefault="00CC1CE2" w:rsidP="007D7D7F">
            <w:r>
              <w:t>2487.64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-5218.93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</w:t>
            </w:r>
          </w:p>
        </w:tc>
        <w:tc>
          <w:tcPr>
            <w:tcW w:w="1914" w:type="dxa"/>
          </w:tcPr>
          <w:p w:rsidR="00CC1CE2" w:rsidRDefault="00CC1CE2" w:rsidP="007D7D7F">
            <w:r>
              <w:t>147° 35'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2461.64</w:t>
            </w:r>
          </w:p>
        </w:tc>
        <w:tc>
          <w:tcPr>
            <w:tcW w:w="1915" w:type="dxa"/>
          </w:tcPr>
          <w:p w:rsidR="00CC1CE2" w:rsidRDefault="00CC1CE2" w:rsidP="007D7D7F">
            <w:r>
              <w:t>-5199.09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</w:t>
            </w:r>
          </w:p>
        </w:tc>
        <w:tc>
          <w:tcPr>
            <w:tcW w:w="1914" w:type="dxa"/>
          </w:tcPr>
          <w:p w:rsidR="00CC1CE2" w:rsidRDefault="00CC1CE2" w:rsidP="007D7D7F">
            <w:r>
              <w:t>152° 8' 52''</w:t>
            </w:r>
          </w:p>
        </w:tc>
        <w:tc>
          <w:tcPr>
            <w:tcW w:w="1914" w:type="dxa"/>
          </w:tcPr>
          <w:p w:rsidR="00CC1CE2" w:rsidRDefault="00CC1CE2" w:rsidP="007D7D7F">
            <w:r>
              <w:t>17.82</w:t>
            </w:r>
          </w:p>
        </w:tc>
        <w:tc>
          <w:tcPr>
            <w:tcW w:w="1914" w:type="dxa"/>
          </w:tcPr>
          <w:p w:rsidR="00CC1CE2" w:rsidRDefault="00CC1CE2" w:rsidP="007D7D7F">
            <w:r>
              <w:t>2460.58</w:t>
            </w:r>
          </w:p>
        </w:tc>
        <w:tc>
          <w:tcPr>
            <w:tcW w:w="1915" w:type="dxa"/>
          </w:tcPr>
          <w:p w:rsidR="00CC1CE2" w:rsidRDefault="00CC1CE2" w:rsidP="007D7D7F">
            <w:r>
              <w:t>-5198.41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</w:t>
            </w:r>
          </w:p>
        </w:tc>
        <w:tc>
          <w:tcPr>
            <w:tcW w:w="1914" w:type="dxa"/>
          </w:tcPr>
          <w:p w:rsidR="00CC1CE2" w:rsidRDefault="00CC1CE2" w:rsidP="007D7D7F">
            <w:r>
              <w:t>154° 48'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2444.83</w:t>
            </w:r>
          </w:p>
        </w:tc>
        <w:tc>
          <w:tcPr>
            <w:tcW w:w="1915" w:type="dxa"/>
          </w:tcPr>
          <w:p w:rsidR="00CC1CE2" w:rsidRDefault="00CC1CE2" w:rsidP="007D7D7F">
            <w:r>
              <w:t>-5190.09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</w:t>
            </w:r>
          </w:p>
        </w:tc>
        <w:tc>
          <w:tcPr>
            <w:tcW w:w="1914" w:type="dxa"/>
          </w:tcPr>
          <w:p w:rsidR="00CC1CE2" w:rsidRDefault="00CC1CE2" w:rsidP="007D7D7F">
            <w:r>
              <w:t>160° 30' 33''</w:t>
            </w:r>
          </w:p>
        </w:tc>
        <w:tc>
          <w:tcPr>
            <w:tcW w:w="1914" w:type="dxa"/>
          </w:tcPr>
          <w:p w:rsidR="00CC1CE2" w:rsidRDefault="00CC1CE2" w:rsidP="007D7D7F">
            <w:r>
              <w:t>37.9</w:t>
            </w:r>
          </w:p>
        </w:tc>
        <w:tc>
          <w:tcPr>
            <w:tcW w:w="1914" w:type="dxa"/>
          </w:tcPr>
          <w:p w:rsidR="00CC1CE2" w:rsidRDefault="00CC1CE2" w:rsidP="007D7D7F">
            <w:r>
              <w:t>2443.69</w:t>
            </w:r>
          </w:p>
        </w:tc>
        <w:tc>
          <w:tcPr>
            <w:tcW w:w="1915" w:type="dxa"/>
          </w:tcPr>
          <w:p w:rsidR="00CC1CE2" w:rsidRDefault="00CC1CE2" w:rsidP="007D7D7F">
            <w:r>
              <w:t>-5189.56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</w:t>
            </w:r>
          </w:p>
        </w:tc>
        <w:tc>
          <w:tcPr>
            <w:tcW w:w="1914" w:type="dxa"/>
          </w:tcPr>
          <w:p w:rsidR="00CC1CE2" w:rsidRDefault="00CC1CE2" w:rsidP="007D7D7F">
            <w:r>
              <w:t>161° 59'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2407.96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</w:t>
            </w:r>
          </w:p>
        </w:tc>
        <w:tc>
          <w:tcPr>
            <w:tcW w:w="1914" w:type="dxa"/>
          </w:tcPr>
          <w:p w:rsidR="00CC1CE2" w:rsidRDefault="00CC1CE2" w:rsidP="007D7D7F">
            <w:r>
              <w:t>169°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2406.77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</w:t>
            </w:r>
          </w:p>
        </w:tc>
        <w:tc>
          <w:tcPr>
            <w:tcW w:w="1914" w:type="dxa"/>
          </w:tcPr>
          <w:p w:rsidR="00CC1CE2" w:rsidRDefault="00CC1CE2" w:rsidP="007D7D7F">
            <w:r>
              <w:t>176° 23'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2405.54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-5176.29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</w:t>
            </w:r>
          </w:p>
        </w:tc>
        <w:tc>
          <w:tcPr>
            <w:tcW w:w="1914" w:type="dxa"/>
          </w:tcPr>
          <w:p w:rsidR="00CC1CE2" w:rsidRDefault="00CC1CE2" w:rsidP="007D7D7F">
            <w:r>
              <w:t>183°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2404.28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-5176.21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</w:t>
            </w:r>
          </w:p>
        </w:tc>
        <w:tc>
          <w:tcPr>
            <w:tcW w:w="1914" w:type="dxa"/>
          </w:tcPr>
          <w:p w:rsidR="00CC1CE2" w:rsidRDefault="00CC1CE2" w:rsidP="007D7D7F">
            <w:r>
              <w:t>190°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2403.03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-5176.29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</w:t>
            </w:r>
          </w:p>
        </w:tc>
        <w:tc>
          <w:tcPr>
            <w:tcW w:w="1914" w:type="dxa"/>
          </w:tcPr>
          <w:p w:rsidR="00CC1CE2" w:rsidRDefault="00CC1CE2" w:rsidP="007D7D7F">
            <w:r>
              <w:t>198°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2401.8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-5176.52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</w:t>
            </w:r>
          </w:p>
        </w:tc>
        <w:tc>
          <w:tcPr>
            <w:tcW w:w="1914" w:type="dxa"/>
          </w:tcPr>
          <w:p w:rsidR="00CC1CE2" w:rsidRDefault="00CC1CE2" w:rsidP="007D7D7F">
            <w:r>
              <w:t>205°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2400.6</w:t>
            </w:r>
          </w:p>
        </w:tc>
        <w:tc>
          <w:tcPr>
            <w:tcW w:w="1915" w:type="dxa"/>
          </w:tcPr>
          <w:p w:rsidR="00CC1CE2" w:rsidRDefault="00CC1CE2" w:rsidP="007D7D7F">
            <w:r>
              <w:t>-5176.91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</w:t>
            </w:r>
          </w:p>
        </w:tc>
        <w:tc>
          <w:tcPr>
            <w:tcW w:w="1914" w:type="dxa"/>
          </w:tcPr>
          <w:p w:rsidR="00CC1CE2" w:rsidRDefault="00CC1CE2" w:rsidP="007D7D7F">
            <w:r>
              <w:t>212°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2399.46</w:t>
            </w:r>
          </w:p>
        </w:tc>
        <w:tc>
          <w:tcPr>
            <w:tcW w:w="1915" w:type="dxa"/>
          </w:tcPr>
          <w:p w:rsidR="00CC1CE2" w:rsidRDefault="00CC1CE2" w:rsidP="007D7D7F">
            <w:r>
              <w:t>-5177.45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31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1' 46''</w:t>
            </w:r>
          </w:p>
        </w:tc>
        <w:tc>
          <w:tcPr>
            <w:tcW w:w="1914" w:type="dxa"/>
          </w:tcPr>
          <w:p w:rsidR="00CC1CE2" w:rsidRDefault="00CC1CE2" w:rsidP="007D7D7F">
            <w:r>
              <w:t>34.55</w:t>
            </w:r>
          </w:p>
        </w:tc>
        <w:tc>
          <w:tcPr>
            <w:tcW w:w="1914" w:type="dxa"/>
          </w:tcPr>
          <w:p w:rsidR="00CC1CE2" w:rsidRDefault="00CC1CE2" w:rsidP="007D7D7F">
            <w:r>
              <w:t>2398.4</w:t>
            </w:r>
          </w:p>
        </w:tc>
        <w:tc>
          <w:tcPr>
            <w:tcW w:w="1915" w:type="dxa"/>
          </w:tcPr>
          <w:p w:rsidR="00CC1CE2" w:rsidRDefault="00CC1CE2" w:rsidP="007D7D7F">
            <w:r>
              <w:t>-5178.12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32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3' 20''</w:t>
            </w:r>
          </w:p>
        </w:tc>
        <w:tc>
          <w:tcPr>
            <w:tcW w:w="1914" w:type="dxa"/>
          </w:tcPr>
          <w:p w:rsidR="00CC1CE2" w:rsidRDefault="00CC1CE2" w:rsidP="007D7D7F">
            <w:r>
              <w:t>16.32</w:t>
            </w:r>
          </w:p>
        </w:tc>
        <w:tc>
          <w:tcPr>
            <w:tcW w:w="1914" w:type="dxa"/>
          </w:tcPr>
          <w:p w:rsidR="00CC1CE2" w:rsidRDefault="00CC1CE2" w:rsidP="007D7D7F">
            <w:r>
              <w:t>2370.11</w:t>
            </w:r>
          </w:p>
        </w:tc>
        <w:tc>
          <w:tcPr>
            <w:tcW w:w="1915" w:type="dxa"/>
          </w:tcPr>
          <w:p w:rsidR="00CC1CE2" w:rsidRDefault="00CC1CE2" w:rsidP="007D7D7F">
            <w:r>
              <w:t>-5197.95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33</w:t>
            </w:r>
          </w:p>
        </w:tc>
        <w:tc>
          <w:tcPr>
            <w:tcW w:w="1914" w:type="dxa"/>
          </w:tcPr>
          <w:p w:rsidR="00CC1CE2" w:rsidRDefault="00CC1CE2" w:rsidP="007D7D7F">
            <w:r>
              <w:t>215° 4' 8''</w:t>
            </w:r>
          </w:p>
        </w:tc>
        <w:tc>
          <w:tcPr>
            <w:tcW w:w="1914" w:type="dxa"/>
          </w:tcPr>
          <w:p w:rsidR="00CC1CE2" w:rsidRDefault="00CC1CE2" w:rsidP="007D7D7F">
            <w:r>
              <w:t>61.46</w:t>
            </w:r>
          </w:p>
        </w:tc>
        <w:tc>
          <w:tcPr>
            <w:tcW w:w="1914" w:type="dxa"/>
          </w:tcPr>
          <w:p w:rsidR="00CC1CE2" w:rsidRDefault="00CC1CE2" w:rsidP="007D7D7F">
            <w:r>
              <w:t>2356.75</w:t>
            </w:r>
          </w:p>
        </w:tc>
        <w:tc>
          <w:tcPr>
            <w:tcW w:w="1915" w:type="dxa"/>
          </w:tcPr>
          <w:p w:rsidR="00CC1CE2" w:rsidRDefault="00CC1CE2" w:rsidP="007D7D7F">
            <w:r>
              <w:t>-5207.33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34</w:t>
            </w:r>
          </w:p>
        </w:tc>
        <w:tc>
          <w:tcPr>
            <w:tcW w:w="1914" w:type="dxa"/>
          </w:tcPr>
          <w:p w:rsidR="00CC1CE2" w:rsidRDefault="00CC1CE2" w:rsidP="007D7D7F">
            <w:r>
              <w:t>123° 43' 36''</w:t>
            </w:r>
          </w:p>
        </w:tc>
        <w:tc>
          <w:tcPr>
            <w:tcW w:w="1914" w:type="dxa"/>
          </w:tcPr>
          <w:p w:rsidR="00CC1CE2" w:rsidRDefault="00CC1CE2" w:rsidP="007D7D7F">
            <w:r>
              <w:t>3.55</w:t>
            </w:r>
          </w:p>
        </w:tc>
        <w:tc>
          <w:tcPr>
            <w:tcW w:w="1914" w:type="dxa"/>
          </w:tcPr>
          <w:p w:rsidR="00CC1CE2" w:rsidRDefault="00CC1CE2" w:rsidP="007D7D7F">
            <w:r>
              <w:t>2306.45</w:t>
            </w:r>
          </w:p>
        </w:tc>
        <w:tc>
          <w:tcPr>
            <w:tcW w:w="1915" w:type="dxa"/>
          </w:tcPr>
          <w:p w:rsidR="00CC1CE2" w:rsidRDefault="00CC1CE2" w:rsidP="007D7D7F">
            <w:r>
              <w:t>-5242.64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35</w:t>
            </w:r>
          </w:p>
        </w:tc>
        <w:tc>
          <w:tcPr>
            <w:tcW w:w="1914" w:type="dxa"/>
          </w:tcPr>
          <w:p w:rsidR="00CC1CE2" w:rsidRDefault="00CC1CE2" w:rsidP="007D7D7F">
            <w:r>
              <w:t>124° 36'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36.3</w:t>
            </w:r>
          </w:p>
        </w:tc>
        <w:tc>
          <w:tcPr>
            <w:tcW w:w="1914" w:type="dxa"/>
          </w:tcPr>
          <w:p w:rsidR="00CC1CE2" w:rsidRDefault="00CC1CE2" w:rsidP="007D7D7F">
            <w:r>
              <w:t>2304.47</w:t>
            </w:r>
          </w:p>
        </w:tc>
        <w:tc>
          <w:tcPr>
            <w:tcW w:w="1915" w:type="dxa"/>
          </w:tcPr>
          <w:p w:rsidR="00CC1CE2" w:rsidRDefault="00CC1CE2" w:rsidP="007D7D7F">
            <w:r>
              <w:t>-5239.68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36</w:t>
            </w:r>
          </w:p>
        </w:tc>
        <w:tc>
          <w:tcPr>
            <w:tcW w:w="1914" w:type="dxa"/>
          </w:tcPr>
          <w:p w:rsidR="00CC1CE2" w:rsidRDefault="00CC1CE2" w:rsidP="007D7D7F">
            <w:r>
              <w:t>125° 53' 44''</w:t>
            </w:r>
          </w:p>
        </w:tc>
        <w:tc>
          <w:tcPr>
            <w:tcW w:w="1914" w:type="dxa"/>
          </w:tcPr>
          <w:p w:rsidR="00CC1CE2" w:rsidRDefault="00CC1CE2" w:rsidP="007D7D7F">
            <w:r>
              <w:t>58.86</w:t>
            </w:r>
          </w:p>
        </w:tc>
        <w:tc>
          <w:tcPr>
            <w:tcW w:w="1914" w:type="dxa"/>
          </w:tcPr>
          <w:p w:rsidR="00CC1CE2" w:rsidRDefault="00CC1CE2" w:rsidP="007D7D7F">
            <w:r>
              <w:t>2283.85</w:t>
            </w:r>
          </w:p>
        </w:tc>
        <w:tc>
          <w:tcPr>
            <w:tcW w:w="1915" w:type="dxa"/>
          </w:tcPr>
          <w:p w:rsidR="00CC1CE2" w:rsidRDefault="00CC1CE2" w:rsidP="007D7D7F">
            <w:r>
              <w:t>-5209.81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37</w:t>
            </w:r>
          </w:p>
        </w:tc>
        <w:tc>
          <w:tcPr>
            <w:tcW w:w="1914" w:type="dxa"/>
          </w:tcPr>
          <w:p w:rsidR="00CC1CE2" w:rsidRDefault="00CC1CE2" w:rsidP="007D7D7F">
            <w:r>
              <w:t>121° 49' 12''</w:t>
            </w:r>
          </w:p>
        </w:tc>
        <w:tc>
          <w:tcPr>
            <w:tcW w:w="1914" w:type="dxa"/>
          </w:tcPr>
          <w:p w:rsidR="00CC1CE2" w:rsidRDefault="00CC1CE2" w:rsidP="007D7D7F">
            <w:r>
              <w:t>34.91</w:t>
            </w:r>
          </w:p>
        </w:tc>
        <w:tc>
          <w:tcPr>
            <w:tcW w:w="1914" w:type="dxa"/>
          </w:tcPr>
          <w:p w:rsidR="00CC1CE2" w:rsidRDefault="00CC1CE2" w:rsidP="007D7D7F">
            <w:r>
              <w:t>2249.34</w:t>
            </w:r>
          </w:p>
        </w:tc>
        <w:tc>
          <w:tcPr>
            <w:tcW w:w="1915" w:type="dxa"/>
          </w:tcPr>
          <w:p w:rsidR="00CC1CE2" w:rsidRDefault="00CC1CE2" w:rsidP="007D7D7F">
            <w:r>
              <w:t>-5162.13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38</w:t>
            </w:r>
          </w:p>
        </w:tc>
        <w:tc>
          <w:tcPr>
            <w:tcW w:w="1914" w:type="dxa"/>
          </w:tcPr>
          <w:p w:rsidR="00CC1CE2" w:rsidRDefault="00CC1CE2" w:rsidP="007D7D7F">
            <w:r>
              <w:t>26° 58' 9''</w:t>
            </w:r>
          </w:p>
        </w:tc>
        <w:tc>
          <w:tcPr>
            <w:tcW w:w="1914" w:type="dxa"/>
          </w:tcPr>
          <w:p w:rsidR="00CC1CE2" w:rsidRDefault="00CC1CE2" w:rsidP="007D7D7F">
            <w:r>
              <w:t>188.25</w:t>
            </w:r>
          </w:p>
        </w:tc>
        <w:tc>
          <w:tcPr>
            <w:tcW w:w="1914" w:type="dxa"/>
          </w:tcPr>
          <w:p w:rsidR="00CC1CE2" w:rsidRDefault="00CC1CE2" w:rsidP="007D7D7F">
            <w:r>
              <w:t>2230.93</w:t>
            </w:r>
          </w:p>
        </w:tc>
        <w:tc>
          <w:tcPr>
            <w:tcW w:w="1915" w:type="dxa"/>
          </w:tcPr>
          <w:p w:rsidR="00CC1CE2" w:rsidRDefault="00CC1CE2" w:rsidP="007D7D7F">
            <w:r>
              <w:t>-5132.46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39</w:t>
            </w:r>
          </w:p>
        </w:tc>
        <w:tc>
          <w:tcPr>
            <w:tcW w:w="1914" w:type="dxa"/>
          </w:tcPr>
          <w:p w:rsidR="00CC1CE2" w:rsidRDefault="00CC1CE2" w:rsidP="007D7D7F">
            <w:r>
              <w:t>26° 53' 15''</w:t>
            </w:r>
          </w:p>
        </w:tc>
        <w:tc>
          <w:tcPr>
            <w:tcW w:w="1914" w:type="dxa"/>
          </w:tcPr>
          <w:p w:rsidR="00CC1CE2" w:rsidRDefault="00CC1CE2" w:rsidP="007D7D7F">
            <w:r>
              <w:t>107.95</w:t>
            </w:r>
          </w:p>
        </w:tc>
        <w:tc>
          <w:tcPr>
            <w:tcW w:w="1914" w:type="dxa"/>
          </w:tcPr>
          <w:p w:rsidR="00CC1CE2" w:rsidRDefault="00CC1CE2" w:rsidP="007D7D7F">
            <w:r>
              <w:t>2398.71</w:t>
            </w:r>
          </w:p>
        </w:tc>
        <w:tc>
          <w:tcPr>
            <w:tcW w:w="1915" w:type="dxa"/>
          </w:tcPr>
          <w:p w:rsidR="00CC1CE2" w:rsidRDefault="00CC1CE2" w:rsidP="007D7D7F">
            <w:r>
              <w:t>-5047.09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28.23</w:t>
            </w:r>
          </w:p>
        </w:tc>
        <w:tc>
          <w:tcPr>
            <w:tcW w:w="1914" w:type="dxa"/>
          </w:tcPr>
          <w:p w:rsidR="00CC1CE2" w:rsidRDefault="00CC1CE2" w:rsidP="007D7D7F">
            <w:r>
              <w:t>2759.73</w:t>
            </w:r>
          </w:p>
        </w:tc>
        <w:tc>
          <w:tcPr>
            <w:tcW w:w="1915" w:type="dxa"/>
          </w:tcPr>
          <w:p w:rsidR="00CC1CE2" w:rsidRDefault="00CC1CE2" w:rsidP="007D7D7F">
            <w:r>
              <w:t>-5000.01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259° 57' 25''</w:t>
            </w:r>
          </w:p>
        </w:tc>
        <w:tc>
          <w:tcPr>
            <w:tcW w:w="1914" w:type="dxa"/>
          </w:tcPr>
          <w:p w:rsidR="00CC1CE2" w:rsidRDefault="00CC1CE2" w:rsidP="007D7D7F">
            <w:r>
              <w:t>12.59</w:t>
            </w:r>
          </w:p>
        </w:tc>
        <w:tc>
          <w:tcPr>
            <w:tcW w:w="1914" w:type="dxa"/>
          </w:tcPr>
          <w:p w:rsidR="00CC1CE2" w:rsidRDefault="00CC1CE2" w:rsidP="007D7D7F">
            <w:r>
              <w:t>2759.73</w:t>
            </w:r>
          </w:p>
        </w:tc>
        <w:tc>
          <w:tcPr>
            <w:tcW w:w="1915" w:type="dxa"/>
          </w:tcPr>
          <w:p w:rsidR="00CC1CE2" w:rsidRDefault="00CC1CE2" w:rsidP="007D7D7F">
            <w:r>
              <w:t>-5028.24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242° 46' 56''</w:t>
            </w:r>
          </w:p>
        </w:tc>
        <w:tc>
          <w:tcPr>
            <w:tcW w:w="1914" w:type="dxa"/>
          </w:tcPr>
          <w:p w:rsidR="00CC1CE2" w:rsidRDefault="00CC1CE2" w:rsidP="007D7D7F">
            <w:r>
              <w:t>8.45</w:t>
            </w:r>
          </w:p>
        </w:tc>
        <w:tc>
          <w:tcPr>
            <w:tcW w:w="1914" w:type="dxa"/>
          </w:tcPr>
          <w:p w:rsidR="00CC1CE2" w:rsidRDefault="00CC1CE2" w:rsidP="007D7D7F">
            <w:r>
              <w:t>2757.54</w:t>
            </w:r>
          </w:p>
        </w:tc>
        <w:tc>
          <w:tcPr>
            <w:tcW w:w="1915" w:type="dxa"/>
          </w:tcPr>
          <w:p w:rsidR="00CC1CE2" w:rsidRDefault="00CC1CE2" w:rsidP="007D7D7F">
            <w:r>
              <w:t>-5040.63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32' 25''</w:t>
            </w:r>
          </w:p>
        </w:tc>
        <w:tc>
          <w:tcPr>
            <w:tcW w:w="1914" w:type="dxa"/>
          </w:tcPr>
          <w:p w:rsidR="00CC1CE2" w:rsidRDefault="00CC1CE2" w:rsidP="007D7D7F">
            <w:r>
              <w:t>23.45</w:t>
            </w:r>
          </w:p>
        </w:tc>
        <w:tc>
          <w:tcPr>
            <w:tcW w:w="1914" w:type="dxa"/>
          </w:tcPr>
          <w:p w:rsidR="00CC1CE2" w:rsidRDefault="00CC1CE2" w:rsidP="007D7D7F">
            <w:r>
              <w:t>2753.67</w:t>
            </w:r>
          </w:p>
        </w:tc>
        <w:tc>
          <w:tcPr>
            <w:tcW w:w="1915" w:type="dxa"/>
          </w:tcPr>
          <w:p w:rsidR="00CC1CE2" w:rsidRDefault="00CC1CE2" w:rsidP="007D7D7F">
            <w:r>
              <w:t>-5048.15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5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32' 25''</w:t>
            </w:r>
          </w:p>
        </w:tc>
        <w:tc>
          <w:tcPr>
            <w:tcW w:w="1914" w:type="dxa"/>
          </w:tcPr>
          <w:p w:rsidR="00CC1CE2" w:rsidRDefault="00CC1CE2" w:rsidP="007D7D7F">
            <w:r>
              <w:t>86.86</w:t>
            </w:r>
          </w:p>
        </w:tc>
        <w:tc>
          <w:tcPr>
            <w:tcW w:w="1914" w:type="dxa"/>
          </w:tcPr>
          <w:p w:rsidR="00CC1CE2" w:rsidRDefault="00CC1CE2" w:rsidP="007D7D7F">
            <w:r>
              <w:t>2740.4</w:t>
            </w:r>
          </w:p>
        </w:tc>
        <w:tc>
          <w:tcPr>
            <w:tcW w:w="1915" w:type="dxa"/>
          </w:tcPr>
          <w:p w:rsidR="00CC1CE2" w:rsidRDefault="00CC1CE2" w:rsidP="007D7D7F">
            <w:r>
              <w:t>-5067.49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6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39'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102.49</w:t>
            </w:r>
          </w:p>
        </w:tc>
        <w:tc>
          <w:tcPr>
            <w:tcW w:w="1914" w:type="dxa"/>
          </w:tcPr>
          <w:p w:rsidR="00CC1CE2" w:rsidRDefault="00CC1CE2" w:rsidP="007D7D7F">
            <w:r>
              <w:t>2691.25</w:t>
            </w:r>
          </w:p>
        </w:tc>
        <w:tc>
          <w:tcPr>
            <w:tcW w:w="1915" w:type="dxa"/>
          </w:tcPr>
          <w:p w:rsidR="00CC1CE2" w:rsidRDefault="00CC1CE2" w:rsidP="007D7D7F">
            <w:r>
              <w:t>-5139.1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7</w:t>
            </w:r>
          </w:p>
        </w:tc>
        <w:tc>
          <w:tcPr>
            <w:tcW w:w="1914" w:type="dxa"/>
          </w:tcPr>
          <w:p w:rsidR="00CC1CE2" w:rsidRDefault="00CC1CE2" w:rsidP="007D7D7F">
            <w:r>
              <w:t>235° 40' 48''</w:t>
            </w:r>
          </w:p>
        </w:tc>
        <w:tc>
          <w:tcPr>
            <w:tcW w:w="1914" w:type="dxa"/>
          </w:tcPr>
          <w:p w:rsidR="00CC1CE2" w:rsidRDefault="00CC1CE2" w:rsidP="007D7D7F">
            <w:r>
              <w:t>110.61</w:t>
            </w:r>
          </w:p>
        </w:tc>
        <w:tc>
          <w:tcPr>
            <w:tcW w:w="1914" w:type="dxa"/>
          </w:tcPr>
          <w:p w:rsidR="00CC1CE2" w:rsidRDefault="00CC1CE2" w:rsidP="007D7D7F">
            <w:r>
              <w:t>2633.45</w:t>
            </w:r>
          </w:p>
        </w:tc>
        <w:tc>
          <w:tcPr>
            <w:tcW w:w="1915" w:type="dxa"/>
          </w:tcPr>
          <w:p w:rsidR="00CC1CE2" w:rsidRDefault="00CC1CE2" w:rsidP="007D7D7F">
            <w:r>
              <w:t>-5223.73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8</w:t>
            </w:r>
          </w:p>
        </w:tc>
        <w:tc>
          <w:tcPr>
            <w:tcW w:w="1914" w:type="dxa"/>
          </w:tcPr>
          <w:p w:rsidR="00CC1CE2" w:rsidRDefault="00CC1CE2" w:rsidP="007D7D7F">
            <w:r>
              <w:t>238° 18' 34''</w:t>
            </w:r>
          </w:p>
        </w:tc>
        <w:tc>
          <w:tcPr>
            <w:tcW w:w="1914" w:type="dxa"/>
          </w:tcPr>
          <w:p w:rsidR="00CC1CE2" w:rsidRDefault="00CC1CE2" w:rsidP="007D7D7F">
            <w:r>
              <w:t>4.68</w:t>
            </w:r>
          </w:p>
        </w:tc>
        <w:tc>
          <w:tcPr>
            <w:tcW w:w="1914" w:type="dxa"/>
          </w:tcPr>
          <w:p w:rsidR="00CC1CE2" w:rsidRDefault="00CC1CE2" w:rsidP="007D7D7F">
            <w:r>
              <w:t>2571.08</w:t>
            </w:r>
          </w:p>
        </w:tc>
        <w:tc>
          <w:tcPr>
            <w:tcW w:w="1915" w:type="dxa"/>
          </w:tcPr>
          <w:p w:rsidR="00CC1CE2" w:rsidRDefault="00CC1CE2" w:rsidP="007D7D7F">
            <w:r>
              <w:t>-5315.09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9</w:t>
            </w:r>
          </w:p>
        </w:tc>
        <w:tc>
          <w:tcPr>
            <w:tcW w:w="1914" w:type="dxa"/>
          </w:tcPr>
          <w:p w:rsidR="00CC1CE2" w:rsidRDefault="00CC1CE2" w:rsidP="007D7D7F">
            <w:r>
              <w:t>126° 12' 49''</w:t>
            </w:r>
          </w:p>
        </w:tc>
        <w:tc>
          <w:tcPr>
            <w:tcW w:w="1914" w:type="dxa"/>
          </w:tcPr>
          <w:p w:rsidR="00CC1CE2" w:rsidRDefault="00CC1CE2" w:rsidP="007D7D7F">
            <w:r>
              <w:t>84.39</w:t>
            </w:r>
          </w:p>
        </w:tc>
        <w:tc>
          <w:tcPr>
            <w:tcW w:w="1914" w:type="dxa"/>
          </w:tcPr>
          <w:p w:rsidR="00CC1CE2" w:rsidRDefault="00CC1CE2" w:rsidP="007D7D7F">
            <w:r>
              <w:t>2568.63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-5319.07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10</w:t>
            </w:r>
          </w:p>
        </w:tc>
        <w:tc>
          <w:tcPr>
            <w:tcW w:w="1914" w:type="dxa"/>
          </w:tcPr>
          <w:p w:rsidR="00CC1CE2" w:rsidRDefault="00CC1CE2" w:rsidP="007D7D7F">
            <w:r>
              <w:t>131° 38' 31''</w:t>
            </w:r>
          </w:p>
        </w:tc>
        <w:tc>
          <w:tcPr>
            <w:tcW w:w="1914" w:type="dxa"/>
          </w:tcPr>
          <w:p w:rsidR="00CC1CE2" w:rsidRDefault="00CC1CE2" w:rsidP="007D7D7F">
            <w:r>
              <w:t>24.73</w:t>
            </w:r>
          </w:p>
        </w:tc>
        <w:tc>
          <w:tcPr>
            <w:tcW w:w="1914" w:type="dxa"/>
          </w:tcPr>
          <w:p w:rsidR="00CC1CE2" w:rsidRDefault="00CC1CE2" w:rsidP="007D7D7F">
            <w:r>
              <w:t>2518.77</w:t>
            </w:r>
          </w:p>
        </w:tc>
        <w:tc>
          <w:tcPr>
            <w:tcW w:w="1915" w:type="dxa"/>
          </w:tcPr>
          <w:p w:rsidR="00CC1CE2" w:rsidRDefault="00CC1CE2" w:rsidP="007D7D7F">
            <w:r>
              <w:t>-5250.98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11</w:t>
            </w:r>
          </w:p>
        </w:tc>
        <w:tc>
          <w:tcPr>
            <w:tcW w:w="1914" w:type="dxa"/>
          </w:tcPr>
          <w:p w:rsidR="00CC1CE2" w:rsidRDefault="00CC1CE2" w:rsidP="007D7D7F">
            <w:r>
              <w:t>48° 53' 45''</w:t>
            </w:r>
          </w:p>
        </w:tc>
        <w:tc>
          <w:tcPr>
            <w:tcW w:w="1914" w:type="dxa"/>
          </w:tcPr>
          <w:p w:rsidR="00CC1CE2" w:rsidRDefault="00CC1CE2" w:rsidP="007D7D7F">
            <w:r>
              <w:t>26.31</w:t>
            </w:r>
          </w:p>
        </w:tc>
        <w:tc>
          <w:tcPr>
            <w:tcW w:w="1914" w:type="dxa"/>
          </w:tcPr>
          <w:p w:rsidR="00CC1CE2" w:rsidRDefault="00CC1CE2" w:rsidP="007D7D7F">
            <w:r>
              <w:t>2502.34</w:t>
            </w:r>
          </w:p>
        </w:tc>
        <w:tc>
          <w:tcPr>
            <w:tcW w:w="1915" w:type="dxa"/>
          </w:tcPr>
          <w:p w:rsidR="00CC1CE2" w:rsidRDefault="00CC1CE2" w:rsidP="007D7D7F">
            <w:r>
              <w:t>-5232.5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12</w:t>
            </w:r>
          </w:p>
        </w:tc>
        <w:tc>
          <w:tcPr>
            <w:tcW w:w="1914" w:type="dxa"/>
          </w:tcPr>
          <w:p w:rsidR="00CC1CE2" w:rsidRDefault="00CC1CE2" w:rsidP="007D7D7F">
            <w:r>
              <w:t>51° 17' 3''</w:t>
            </w:r>
          </w:p>
        </w:tc>
        <w:tc>
          <w:tcPr>
            <w:tcW w:w="1914" w:type="dxa"/>
          </w:tcPr>
          <w:p w:rsidR="00CC1CE2" w:rsidRDefault="00CC1CE2" w:rsidP="007D7D7F">
            <w:r>
              <w:t>63.59</w:t>
            </w:r>
          </w:p>
        </w:tc>
        <w:tc>
          <w:tcPr>
            <w:tcW w:w="1914" w:type="dxa"/>
          </w:tcPr>
          <w:p w:rsidR="00CC1CE2" w:rsidRDefault="00CC1CE2" w:rsidP="007D7D7F">
            <w:r>
              <w:t>2519.63</w:t>
            </w:r>
          </w:p>
        </w:tc>
        <w:tc>
          <w:tcPr>
            <w:tcW w:w="1915" w:type="dxa"/>
          </w:tcPr>
          <w:p w:rsidR="00CC1CE2" w:rsidRDefault="00CC1CE2" w:rsidP="007D7D7F">
            <w:r>
              <w:t>-5212.68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13</w:t>
            </w:r>
          </w:p>
        </w:tc>
        <w:tc>
          <w:tcPr>
            <w:tcW w:w="1914" w:type="dxa"/>
          </w:tcPr>
          <w:p w:rsidR="00CC1CE2" w:rsidRDefault="00CC1CE2" w:rsidP="007D7D7F">
            <w:r>
              <w:t>359° 55' 42''</w:t>
            </w:r>
          </w:p>
        </w:tc>
        <w:tc>
          <w:tcPr>
            <w:tcW w:w="1914" w:type="dxa"/>
          </w:tcPr>
          <w:p w:rsidR="00CC1CE2" w:rsidRDefault="00CC1CE2" w:rsidP="007D7D7F">
            <w:r>
              <w:t>21.04</w:t>
            </w:r>
          </w:p>
        </w:tc>
        <w:tc>
          <w:tcPr>
            <w:tcW w:w="1914" w:type="dxa"/>
          </w:tcPr>
          <w:p w:rsidR="00CC1CE2" w:rsidRDefault="00CC1CE2" w:rsidP="007D7D7F">
            <w:r>
              <w:t>2559.41</w:t>
            </w:r>
          </w:p>
        </w:tc>
        <w:tc>
          <w:tcPr>
            <w:tcW w:w="1915" w:type="dxa"/>
          </w:tcPr>
          <w:p w:rsidR="00CC1CE2" w:rsidRDefault="00CC1CE2" w:rsidP="007D7D7F">
            <w:r>
              <w:t>-5163.06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14</w:t>
            </w:r>
          </w:p>
        </w:tc>
        <w:tc>
          <w:tcPr>
            <w:tcW w:w="1914" w:type="dxa"/>
          </w:tcPr>
          <w:p w:rsidR="00CC1CE2" w:rsidRDefault="00CC1CE2" w:rsidP="007D7D7F">
            <w:r>
              <w:t>3° 36'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2580.45</w:t>
            </w:r>
          </w:p>
        </w:tc>
        <w:tc>
          <w:tcPr>
            <w:tcW w:w="1915" w:type="dxa"/>
          </w:tcPr>
          <w:p w:rsidR="00CC1CE2" w:rsidRDefault="00CC1CE2" w:rsidP="007D7D7F">
            <w:r>
              <w:t>-5163.08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lastRenderedPageBreak/>
              <w:t>15</w:t>
            </w:r>
          </w:p>
        </w:tc>
        <w:tc>
          <w:tcPr>
            <w:tcW w:w="1914" w:type="dxa"/>
          </w:tcPr>
          <w:p w:rsidR="00CC1CE2" w:rsidRDefault="00CC1CE2" w:rsidP="007D7D7F">
            <w:r>
              <w:t>10°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2581.7</w:t>
            </w:r>
          </w:p>
        </w:tc>
        <w:tc>
          <w:tcPr>
            <w:tcW w:w="1915" w:type="dxa"/>
          </w:tcPr>
          <w:p w:rsidR="00CC1CE2" w:rsidRDefault="00CC1CE2" w:rsidP="007D7D7F">
            <w:r>
              <w:t>-5163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16</w:t>
            </w:r>
          </w:p>
        </w:tc>
        <w:tc>
          <w:tcPr>
            <w:tcW w:w="1914" w:type="dxa"/>
          </w:tcPr>
          <w:p w:rsidR="00CC1CE2" w:rsidRDefault="00CC1CE2" w:rsidP="007D7D7F">
            <w:r>
              <w:t>18°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2582.93</w:t>
            </w:r>
          </w:p>
        </w:tc>
        <w:tc>
          <w:tcPr>
            <w:tcW w:w="1915" w:type="dxa"/>
          </w:tcPr>
          <w:p w:rsidR="00CC1CE2" w:rsidRDefault="00CC1CE2" w:rsidP="007D7D7F">
            <w:r>
              <w:t>-5162.77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17</w:t>
            </w:r>
          </w:p>
        </w:tc>
        <w:tc>
          <w:tcPr>
            <w:tcW w:w="1914" w:type="dxa"/>
          </w:tcPr>
          <w:p w:rsidR="00CC1CE2" w:rsidRDefault="00CC1CE2" w:rsidP="007D7D7F">
            <w:r>
              <w:t>25° 11' 59''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2584.13</w:t>
            </w:r>
          </w:p>
        </w:tc>
        <w:tc>
          <w:tcPr>
            <w:tcW w:w="1915" w:type="dxa"/>
          </w:tcPr>
          <w:p w:rsidR="00CC1CE2" w:rsidRDefault="00CC1CE2" w:rsidP="007D7D7F">
            <w:r>
              <w:t>-5162.38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18</w:t>
            </w:r>
          </w:p>
        </w:tc>
        <w:tc>
          <w:tcPr>
            <w:tcW w:w="1914" w:type="dxa"/>
          </w:tcPr>
          <w:p w:rsidR="00CC1CE2" w:rsidRDefault="00CC1CE2" w:rsidP="007D7D7F">
            <w:r>
              <w:t>32°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2585.27</w:t>
            </w:r>
          </w:p>
        </w:tc>
        <w:tc>
          <w:tcPr>
            <w:tcW w:w="1915" w:type="dxa"/>
          </w:tcPr>
          <w:p w:rsidR="00CC1CE2" w:rsidRDefault="00CC1CE2" w:rsidP="007D7D7F">
            <w:r>
              <w:t>-5161.85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19</w:t>
            </w:r>
          </w:p>
        </w:tc>
        <w:tc>
          <w:tcPr>
            <w:tcW w:w="1914" w:type="dxa"/>
          </w:tcPr>
          <w:p w:rsidR="00CC1CE2" w:rsidRDefault="00CC1CE2" w:rsidP="007D7D7F">
            <w:r>
              <w:t>39°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2586.33</w:t>
            </w:r>
          </w:p>
        </w:tc>
        <w:tc>
          <w:tcPr>
            <w:tcW w:w="1915" w:type="dxa"/>
          </w:tcPr>
          <w:p w:rsidR="00CC1CE2" w:rsidRDefault="00CC1CE2" w:rsidP="007D7D7F">
            <w:r>
              <w:t>-5161.17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20</w:t>
            </w:r>
          </w:p>
        </w:tc>
        <w:tc>
          <w:tcPr>
            <w:tcW w:w="1914" w:type="dxa"/>
          </w:tcPr>
          <w:p w:rsidR="00CC1CE2" w:rsidRDefault="00CC1CE2" w:rsidP="007D7D7F">
            <w:r>
              <w:t>46° 47'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2587.29</w:t>
            </w:r>
          </w:p>
        </w:tc>
        <w:tc>
          <w:tcPr>
            <w:tcW w:w="1915" w:type="dxa"/>
          </w:tcPr>
          <w:p w:rsidR="00CC1CE2" w:rsidRDefault="00CC1CE2" w:rsidP="007D7D7F">
            <w:r>
              <w:t>-5160.37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21</w:t>
            </w:r>
          </w:p>
        </w:tc>
        <w:tc>
          <w:tcPr>
            <w:tcW w:w="1914" w:type="dxa"/>
          </w:tcPr>
          <w:p w:rsidR="00CC1CE2" w:rsidRDefault="00CC1CE2" w:rsidP="007D7D7F">
            <w:r>
              <w:t>54°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2588.15</w:t>
            </w:r>
          </w:p>
        </w:tc>
        <w:tc>
          <w:tcPr>
            <w:tcW w:w="1915" w:type="dxa"/>
          </w:tcPr>
          <w:p w:rsidR="00CC1CE2" w:rsidRDefault="00CC1CE2" w:rsidP="007D7D7F">
            <w:r>
              <w:t>-5159.46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22</w:t>
            </w:r>
          </w:p>
        </w:tc>
        <w:tc>
          <w:tcPr>
            <w:tcW w:w="1914" w:type="dxa"/>
          </w:tcPr>
          <w:p w:rsidR="00CC1CE2" w:rsidRDefault="00CC1CE2" w:rsidP="007D7D7F">
            <w:r>
              <w:t>61° 11'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2588.89</w:t>
            </w:r>
          </w:p>
        </w:tc>
        <w:tc>
          <w:tcPr>
            <w:tcW w:w="1915" w:type="dxa"/>
          </w:tcPr>
          <w:p w:rsidR="00CC1CE2" w:rsidRDefault="00CC1CE2" w:rsidP="007D7D7F">
            <w:r>
              <w:t>-5158.44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23</w:t>
            </w:r>
          </w:p>
        </w:tc>
        <w:tc>
          <w:tcPr>
            <w:tcW w:w="1914" w:type="dxa"/>
          </w:tcPr>
          <w:p w:rsidR="00CC1CE2" w:rsidRDefault="00CC1CE2" w:rsidP="007D7D7F">
            <w:r>
              <w:t>68° 24' 1''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2589.5</w:t>
            </w:r>
          </w:p>
        </w:tc>
        <w:tc>
          <w:tcPr>
            <w:tcW w:w="1915" w:type="dxa"/>
          </w:tcPr>
          <w:p w:rsidR="00CC1CE2" w:rsidRDefault="00CC1CE2" w:rsidP="007D7D7F">
            <w:r>
              <w:t>-5157.34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24</w:t>
            </w:r>
          </w:p>
        </w:tc>
        <w:tc>
          <w:tcPr>
            <w:tcW w:w="1914" w:type="dxa"/>
          </w:tcPr>
          <w:p w:rsidR="00CC1CE2" w:rsidRDefault="00CC1CE2" w:rsidP="007D7D7F">
            <w:r>
              <w:t>75° 35' 60''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2589.96</w:t>
            </w:r>
          </w:p>
        </w:tc>
        <w:tc>
          <w:tcPr>
            <w:tcW w:w="1915" w:type="dxa"/>
          </w:tcPr>
          <w:p w:rsidR="00CC1CE2" w:rsidRDefault="00CC1CE2" w:rsidP="007D7D7F">
            <w:r>
              <w:t>-5156.17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25</w:t>
            </w:r>
          </w:p>
        </w:tc>
        <w:tc>
          <w:tcPr>
            <w:tcW w:w="1914" w:type="dxa"/>
          </w:tcPr>
          <w:p w:rsidR="00CC1CE2" w:rsidRDefault="00CC1CE2" w:rsidP="007D7D7F">
            <w:r>
              <w:t>82° 48'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2590.27</w:t>
            </w:r>
          </w:p>
        </w:tc>
        <w:tc>
          <w:tcPr>
            <w:tcW w:w="1915" w:type="dxa"/>
          </w:tcPr>
          <w:p w:rsidR="00CC1CE2" w:rsidRDefault="00CC1CE2" w:rsidP="007D7D7F">
            <w:r>
              <w:t>-5154.96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26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1.26</w:t>
            </w:r>
          </w:p>
        </w:tc>
        <w:tc>
          <w:tcPr>
            <w:tcW w:w="1914" w:type="dxa"/>
          </w:tcPr>
          <w:p w:rsidR="00CC1CE2" w:rsidRDefault="00CC1CE2" w:rsidP="007D7D7F">
            <w:r>
              <w:t>2590.43</w:t>
            </w:r>
          </w:p>
        </w:tc>
        <w:tc>
          <w:tcPr>
            <w:tcW w:w="1915" w:type="dxa"/>
          </w:tcPr>
          <w:p w:rsidR="00CC1CE2" w:rsidRDefault="00CC1CE2" w:rsidP="007D7D7F">
            <w:r>
              <w:t>-5153.71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27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147.5</w:t>
            </w:r>
          </w:p>
        </w:tc>
        <w:tc>
          <w:tcPr>
            <w:tcW w:w="1914" w:type="dxa"/>
          </w:tcPr>
          <w:p w:rsidR="00CC1CE2" w:rsidRDefault="00CC1CE2" w:rsidP="007D7D7F">
            <w:r>
              <w:t>2590.43</w:t>
            </w:r>
          </w:p>
        </w:tc>
        <w:tc>
          <w:tcPr>
            <w:tcW w:w="1915" w:type="dxa"/>
          </w:tcPr>
          <w:p w:rsidR="00CC1CE2" w:rsidRDefault="00CC1CE2" w:rsidP="007D7D7F">
            <w:r>
              <w:t>-5152.46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28</w:t>
            </w:r>
          </w:p>
        </w:tc>
        <w:tc>
          <w:tcPr>
            <w:tcW w:w="1914" w:type="dxa"/>
          </w:tcPr>
          <w:p w:rsidR="00CC1CE2" w:rsidRDefault="00CC1CE2" w:rsidP="007D7D7F">
            <w:r>
              <w:t>77° 34' 20''</w:t>
            </w:r>
          </w:p>
        </w:tc>
        <w:tc>
          <w:tcPr>
            <w:tcW w:w="1914" w:type="dxa"/>
          </w:tcPr>
          <w:p w:rsidR="00CC1CE2" w:rsidRDefault="00CC1CE2" w:rsidP="007D7D7F">
            <w:r>
              <w:t>5.07</w:t>
            </w:r>
          </w:p>
        </w:tc>
        <w:tc>
          <w:tcPr>
            <w:tcW w:w="1914" w:type="dxa"/>
          </w:tcPr>
          <w:p w:rsidR="00CC1CE2" w:rsidRDefault="00CC1CE2" w:rsidP="007D7D7F">
            <w:r>
              <w:t>2590.43</w:t>
            </w:r>
          </w:p>
        </w:tc>
        <w:tc>
          <w:tcPr>
            <w:tcW w:w="1915" w:type="dxa"/>
          </w:tcPr>
          <w:p w:rsidR="00CC1CE2" w:rsidRDefault="00CC1CE2" w:rsidP="007D7D7F">
            <w:r>
              <w:t>-5004.96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29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41.72</w:t>
            </w:r>
          </w:p>
        </w:tc>
        <w:tc>
          <w:tcPr>
            <w:tcW w:w="1914" w:type="dxa"/>
          </w:tcPr>
          <w:p w:rsidR="00CC1CE2" w:rsidRDefault="00CC1CE2" w:rsidP="007D7D7F">
            <w:r>
              <w:t>2591.52</w:t>
            </w:r>
          </w:p>
        </w:tc>
        <w:tc>
          <w:tcPr>
            <w:tcW w:w="1915" w:type="dxa"/>
          </w:tcPr>
          <w:p w:rsidR="00CC1CE2" w:rsidRDefault="00CC1CE2" w:rsidP="007D7D7F">
            <w:r>
              <w:t>-5000.01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30</w:t>
            </w:r>
          </w:p>
        </w:tc>
        <w:tc>
          <w:tcPr>
            <w:tcW w:w="1914" w:type="dxa"/>
          </w:tcPr>
          <w:p w:rsidR="00CC1CE2" w:rsidRDefault="00CC1CE2" w:rsidP="007D7D7F">
            <w:r>
              <w:t>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126.49</w:t>
            </w:r>
          </w:p>
        </w:tc>
        <w:tc>
          <w:tcPr>
            <w:tcW w:w="1914" w:type="dxa"/>
          </w:tcPr>
          <w:p w:rsidR="00CC1CE2" w:rsidRDefault="00CC1CE2" w:rsidP="007D7D7F">
            <w:r>
              <w:t>2633.24</w:t>
            </w:r>
          </w:p>
        </w:tc>
        <w:tc>
          <w:tcPr>
            <w:tcW w:w="1915" w:type="dxa"/>
          </w:tcPr>
          <w:p w:rsidR="00CC1CE2" w:rsidRDefault="00CC1CE2" w:rsidP="007D7D7F">
            <w:r>
              <w:t>-5000.01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1</w:t>
            </w:r>
          </w:p>
        </w:tc>
        <w:tc>
          <w:tcPr>
            <w:tcW w:w="1914" w:type="dxa"/>
          </w:tcPr>
          <w:p w:rsidR="00CC1CE2" w:rsidRDefault="00CC1CE2" w:rsidP="007D7D7F">
            <w:r>
              <w:t>270°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105.11</w:t>
            </w:r>
          </w:p>
        </w:tc>
        <w:tc>
          <w:tcPr>
            <w:tcW w:w="1914" w:type="dxa"/>
          </w:tcPr>
          <w:p w:rsidR="00CC1CE2" w:rsidRDefault="00CC1CE2" w:rsidP="007D7D7F">
            <w:r>
              <w:t>2759.73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-4874.9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2</w:t>
            </w:r>
          </w:p>
        </w:tc>
        <w:tc>
          <w:tcPr>
            <w:tcW w:w="1914" w:type="dxa"/>
          </w:tcPr>
          <w:p w:rsidR="00CC1CE2" w:rsidRDefault="00CC1CE2" w:rsidP="007D7D7F">
            <w:r>
              <w:t>180°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116.51</w:t>
            </w:r>
          </w:p>
        </w:tc>
        <w:tc>
          <w:tcPr>
            <w:tcW w:w="1914" w:type="dxa"/>
          </w:tcPr>
          <w:p w:rsidR="00CC1CE2" w:rsidRDefault="00CC1CE2" w:rsidP="007D7D7F">
            <w:r>
              <w:t>2759.73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3</w:t>
            </w:r>
          </w:p>
        </w:tc>
        <w:tc>
          <w:tcPr>
            <w:tcW w:w="1914" w:type="dxa"/>
          </w:tcPr>
          <w:p w:rsidR="00CC1CE2" w:rsidRDefault="00CC1CE2" w:rsidP="007D7D7F">
            <w:r>
              <w:t>90° 0' 0''</w:t>
            </w:r>
          </w:p>
        </w:tc>
        <w:tc>
          <w:tcPr>
            <w:tcW w:w="1914" w:type="dxa"/>
          </w:tcPr>
          <w:p w:rsidR="00CC1CE2" w:rsidRDefault="00CC1CE2" w:rsidP="007D7D7F">
            <w:r>
              <w:t>46.11</w:t>
            </w:r>
          </w:p>
        </w:tc>
        <w:tc>
          <w:tcPr>
            <w:tcW w:w="1914" w:type="dxa"/>
          </w:tcPr>
          <w:p w:rsidR="00CC1CE2" w:rsidRDefault="00CC1CE2" w:rsidP="007D7D7F">
            <w:r>
              <w:t>2643.22</w:t>
            </w:r>
          </w:p>
        </w:tc>
        <w:tc>
          <w:tcPr>
            <w:tcW w:w="1915" w:type="dxa"/>
          </w:tcPr>
          <w:p w:rsidR="00CC1CE2" w:rsidRDefault="00CC1CE2" w:rsidP="007D7D7F">
            <w:r>
              <w:t>-4980.01</w:t>
            </w:r>
          </w:p>
        </w:tc>
      </w:tr>
      <w:tr w:rsidR="00CC1CE2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CC1CE2" w:rsidRDefault="00CC1CE2" w:rsidP="007D7D7F">
            <w:r>
              <w:t>4</w:t>
            </w:r>
          </w:p>
        </w:tc>
        <w:tc>
          <w:tcPr>
            <w:tcW w:w="1914" w:type="dxa"/>
          </w:tcPr>
          <w:p w:rsidR="00CC1CE2" w:rsidRDefault="00CC1CE2" w:rsidP="007D7D7F">
            <w:r>
              <w:t>26° 51' 23''</w:t>
            </w:r>
          </w:p>
        </w:tc>
        <w:tc>
          <w:tcPr>
            <w:tcW w:w="1914" w:type="dxa"/>
          </w:tcPr>
          <w:p w:rsidR="00CC1CE2" w:rsidRDefault="00CC1CE2" w:rsidP="007D7D7F">
            <w:r>
              <w:t>130.59</w:t>
            </w:r>
          </w:p>
        </w:tc>
        <w:tc>
          <w:tcPr>
            <w:tcW w:w="1914" w:type="dxa"/>
          </w:tcPr>
          <w:p w:rsidR="00CC1CE2" w:rsidRDefault="00CC1CE2" w:rsidP="007D7D7F">
            <w:r>
              <w:t>2643.22</w:t>
            </w:r>
          </w:p>
        </w:tc>
        <w:tc>
          <w:tcPr>
            <w:tcW w:w="1915" w:type="dxa"/>
          </w:tcPr>
          <w:p w:rsidR="00CC1CE2" w:rsidRDefault="00CC1CE2" w:rsidP="007D7D7F">
            <w:r>
              <w:t>-4933.9</w:t>
            </w:r>
          </w:p>
        </w:tc>
      </w:tr>
    </w:tbl>
    <w:p w:rsidR="006B30BA" w:rsidRPr="00A43F2A" w:rsidRDefault="006B30BA" w:rsidP="00263876">
      <w:pPr>
        <w:jc w:val="center"/>
        <w:rPr>
          <w:b/>
          <w:color w:val="FF0000"/>
        </w:rPr>
      </w:pPr>
    </w:p>
    <w:p w:rsidR="00184136" w:rsidRPr="00A85B91" w:rsidRDefault="00184136" w:rsidP="00263876">
      <w:pPr>
        <w:jc w:val="center"/>
        <w:rPr>
          <w:b/>
          <w:sz w:val="28"/>
          <w:szCs w:val="28"/>
        </w:rPr>
      </w:pPr>
      <w:r w:rsidRPr="00A85B91">
        <w:rPr>
          <w:b/>
          <w:sz w:val="28"/>
          <w:szCs w:val="28"/>
        </w:rPr>
        <w:t>Охранная зона сетей теплоснабжения (</w:t>
      </w:r>
      <w:proofErr w:type="gramStart"/>
      <w:r w:rsidRPr="00A85B91">
        <w:rPr>
          <w:b/>
          <w:sz w:val="28"/>
          <w:szCs w:val="28"/>
        </w:rPr>
        <w:t>планируемый</w:t>
      </w:r>
      <w:proofErr w:type="gramEnd"/>
      <w:r w:rsidRPr="00A85B91">
        <w:rPr>
          <w:b/>
          <w:sz w:val="28"/>
          <w:szCs w:val="28"/>
        </w:rPr>
        <w:t>)</w:t>
      </w:r>
    </w:p>
    <w:p w:rsidR="00184136" w:rsidRPr="00A43F2A" w:rsidRDefault="00184136" w:rsidP="00263876">
      <w:pPr>
        <w:jc w:val="center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Pr="0093606E" w:rsidRDefault="00A85B91" w:rsidP="007D7D7F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A85B91" w:rsidRPr="0093606E" w:rsidRDefault="00A85B91" w:rsidP="007D7D7F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A85B91" w:rsidRPr="0093606E" w:rsidRDefault="00A85B91" w:rsidP="007D7D7F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A85B91" w:rsidRPr="0093606E" w:rsidRDefault="00A85B91" w:rsidP="007D7D7F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A85B91" w:rsidRPr="0093606E" w:rsidRDefault="00A85B91" w:rsidP="007D7D7F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2564.56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2565.19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2565.81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2566.41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2566.97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15' 41''</w:t>
            </w:r>
          </w:p>
        </w:tc>
        <w:tc>
          <w:tcPr>
            <w:tcW w:w="1914" w:type="dxa"/>
          </w:tcPr>
          <w:p w:rsidR="00A85B91" w:rsidRDefault="00A85B91" w:rsidP="007D7D7F">
            <w:r>
              <w:t>47.02</w:t>
            </w:r>
          </w:p>
        </w:tc>
        <w:tc>
          <w:tcPr>
            <w:tcW w:w="1914" w:type="dxa"/>
          </w:tcPr>
          <w:p w:rsidR="00A85B91" w:rsidRDefault="00A85B91" w:rsidP="007D7D7F">
            <w:r>
              <w:t>2567.5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2607.05</w:t>
            </w:r>
          </w:p>
        </w:tc>
        <w:tc>
          <w:tcPr>
            <w:tcW w:w="1915" w:type="dxa"/>
          </w:tcPr>
          <w:p w:rsidR="00A85B91" w:rsidRDefault="00A85B91" w:rsidP="007D7D7F">
            <w:r>
              <w:t>-4841.13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2607.53</w:t>
            </w:r>
          </w:p>
        </w:tc>
        <w:tc>
          <w:tcPr>
            <w:tcW w:w="1915" w:type="dxa"/>
          </w:tcPr>
          <w:p w:rsidR="00A85B91" w:rsidRDefault="00A85B91" w:rsidP="007D7D7F">
            <w:r>
              <w:t>-4841.53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2607.96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-4841.99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2608.33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-4842.5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2608.64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-4843.05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2608.87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-4843.63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2609.02</w:t>
            </w:r>
          </w:p>
        </w:tc>
        <w:tc>
          <w:tcPr>
            <w:tcW w:w="1915" w:type="dxa"/>
          </w:tcPr>
          <w:p w:rsidR="00A85B91" w:rsidRDefault="00A85B91" w:rsidP="007D7D7F">
            <w:r>
              <w:t>-4844.24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2609.1</w:t>
            </w:r>
          </w:p>
        </w:tc>
        <w:tc>
          <w:tcPr>
            <w:tcW w:w="1915" w:type="dxa"/>
          </w:tcPr>
          <w:p w:rsidR="00A85B91" w:rsidRDefault="00A85B91" w:rsidP="007D7D7F">
            <w:r>
              <w:t>-4844.86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2609.1</w:t>
            </w:r>
          </w:p>
        </w:tc>
        <w:tc>
          <w:tcPr>
            <w:tcW w:w="1915" w:type="dxa"/>
          </w:tcPr>
          <w:p w:rsidR="00A85B91" w:rsidRDefault="00A85B91" w:rsidP="007D7D7F">
            <w:r>
              <w:t>-4845.49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2609.02</w:t>
            </w:r>
          </w:p>
        </w:tc>
        <w:tc>
          <w:tcPr>
            <w:tcW w:w="1915" w:type="dxa"/>
          </w:tcPr>
          <w:p w:rsidR="00A85B91" w:rsidRDefault="00A85B91" w:rsidP="007D7D7F">
            <w:r>
              <w:t>-4846.11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2608.87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-4846.72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2608.64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-4847.31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</w:t>
            </w:r>
          </w:p>
        </w:tc>
        <w:tc>
          <w:tcPr>
            <w:tcW w:w="1914" w:type="dxa"/>
          </w:tcPr>
          <w:p w:rsidR="00A85B91" w:rsidRDefault="00A85B91" w:rsidP="007D7D7F">
            <w:r>
              <w:t>238° 23' 49''</w:t>
            </w:r>
          </w:p>
        </w:tc>
        <w:tc>
          <w:tcPr>
            <w:tcW w:w="1914" w:type="dxa"/>
          </w:tcPr>
          <w:p w:rsidR="00A85B91" w:rsidRDefault="00A85B91" w:rsidP="007D7D7F">
            <w:r>
              <w:t>41.1</w:t>
            </w:r>
          </w:p>
        </w:tc>
        <w:tc>
          <w:tcPr>
            <w:tcW w:w="1914" w:type="dxa"/>
          </w:tcPr>
          <w:p w:rsidR="00A85B91" w:rsidRDefault="00A85B91" w:rsidP="007D7D7F">
            <w:r>
              <w:t>2608.33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-4847.86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</w:t>
            </w:r>
          </w:p>
        </w:tc>
        <w:tc>
          <w:tcPr>
            <w:tcW w:w="1914" w:type="dxa"/>
          </w:tcPr>
          <w:p w:rsidR="00A85B91" w:rsidRDefault="00A85B91" w:rsidP="007D7D7F">
            <w:r>
              <w:t>296° 56' 55''</w:t>
            </w:r>
          </w:p>
        </w:tc>
        <w:tc>
          <w:tcPr>
            <w:tcW w:w="1914" w:type="dxa"/>
          </w:tcPr>
          <w:p w:rsidR="00A85B91" w:rsidRDefault="00A85B91" w:rsidP="007D7D7F">
            <w:r>
              <w:t>53.98</w:t>
            </w:r>
          </w:p>
        </w:tc>
        <w:tc>
          <w:tcPr>
            <w:tcW w:w="1914" w:type="dxa"/>
          </w:tcPr>
          <w:p w:rsidR="00A85B91" w:rsidRDefault="00A85B91" w:rsidP="007D7D7F">
            <w:r>
              <w:t>2586.8</w:t>
            </w:r>
          </w:p>
        </w:tc>
        <w:tc>
          <w:tcPr>
            <w:tcW w:w="1915" w:type="dxa"/>
          </w:tcPr>
          <w:p w:rsidR="00A85B91" w:rsidRDefault="00A85B91" w:rsidP="007D7D7F">
            <w:r>
              <w:t>-4882.86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2611.26</w:t>
            </w:r>
          </w:p>
        </w:tc>
        <w:tc>
          <w:tcPr>
            <w:tcW w:w="1915" w:type="dxa"/>
          </w:tcPr>
          <w:p w:rsidR="00A85B91" w:rsidRDefault="00A85B91" w:rsidP="007D7D7F">
            <w:r>
              <w:t>-4930.98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2611.49</w:t>
            </w:r>
          </w:p>
        </w:tc>
        <w:tc>
          <w:tcPr>
            <w:tcW w:w="1915" w:type="dxa"/>
          </w:tcPr>
          <w:p w:rsidR="00A85B91" w:rsidRDefault="00A85B91" w:rsidP="007D7D7F">
            <w:r>
              <w:t>-4931.56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-4932.17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17.43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2611.73</w:t>
            </w:r>
          </w:p>
        </w:tc>
        <w:tc>
          <w:tcPr>
            <w:tcW w:w="1915" w:type="dxa"/>
          </w:tcPr>
          <w:p w:rsidR="00A85B91" w:rsidRDefault="00A85B91" w:rsidP="007D7D7F">
            <w:r>
              <w:t>-4932.79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2611.75</w:t>
            </w:r>
          </w:p>
        </w:tc>
        <w:tc>
          <w:tcPr>
            <w:tcW w:w="1915" w:type="dxa"/>
          </w:tcPr>
          <w:p w:rsidR="00A85B91" w:rsidRDefault="00A85B91" w:rsidP="007D7D7F">
            <w:r>
              <w:t>-4950.23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51.16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2611.75</w:t>
            </w:r>
          </w:p>
        </w:tc>
        <w:tc>
          <w:tcPr>
            <w:tcW w:w="1915" w:type="dxa"/>
          </w:tcPr>
          <w:p w:rsidR="00A85B91" w:rsidRDefault="00A85B91" w:rsidP="007D7D7F">
            <w:r>
              <w:t>-4950.85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27</w:t>
            </w:r>
          </w:p>
        </w:tc>
        <w:tc>
          <w:tcPr>
            <w:tcW w:w="1914" w:type="dxa"/>
          </w:tcPr>
          <w:p w:rsidR="00A85B91" w:rsidRDefault="00A85B91" w:rsidP="007D7D7F">
            <w:r>
              <w:t>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54.81</w:t>
            </w:r>
          </w:p>
        </w:tc>
        <w:tc>
          <w:tcPr>
            <w:tcW w:w="1914" w:type="dxa"/>
          </w:tcPr>
          <w:p w:rsidR="00A85B91" w:rsidRDefault="00A85B91" w:rsidP="007D7D7F">
            <w:r>
              <w:t>2611.75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24.85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2666.56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-4977.17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-4976.54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2666.8</w:t>
            </w:r>
          </w:p>
        </w:tc>
        <w:tc>
          <w:tcPr>
            <w:tcW w:w="1915" w:type="dxa"/>
          </w:tcPr>
          <w:p w:rsidR="00A85B91" w:rsidRDefault="00A85B91" w:rsidP="007D7D7F">
            <w:r>
              <w:t>-4975.93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2667.03</w:t>
            </w:r>
          </w:p>
        </w:tc>
        <w:tc>
          <w:tcPr>
            <w:tcW w:w="1915" w:type="dxa"/>
          </w:tcPr>
          <w:p w:rsidR="00A85B91" w:rsidRDefault="00A85B91" w:rsidP="007D7D7F">
            <w:r>
              <w:t>-4975.35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2667.33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-4974.8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2667.7</w:t>
            </w:r>
          </w:p>
        </w:tc>
        <w:tc>
          <w:tcPr>
            <w:tcW w:w="1915" w:type="dxa"/>
          </w:tcPr>
          <w:p w:rsidR="00A85B91" w:rsidRDefault="00A85B91" w:rsidP="007D7D7F">
            <w:r>
              <w:t>-4974.29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2668.13</w:t>
            </w:r>
          </w:p>
        </w:tc>
        <w:tc>
          <w:tcPr>
            <w:tcW w:w="1915" w:type="dxa"/>
          </w:tcPr>
          <w:p w:rsidR="00A85B91" w:rsidRDefault="00A85B91" w:rsidP="007D7D7F">
            <w:r>
              <w:t>-4973.83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2668.61</w:t>
            </w:r>
          </w:p>
        </w:tc>
        <w:tc>
          <w:tcPr>
            <w:tcW w:w="1915" w:type="dxa"/>
          </w:tcPr>
          <w:p w:rsidR="00A85B91" w:rsidRDefault="00A85B91" w:rsidP="007D7D7F">
            <w:r>
              <w:t>-4973.43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2669.15</w:t>
            </w:r>
          </w:p>
        </w:tc>
        <w:tc>
          <w:tcPr>
            <w:tcW w:w="1915" w:type="dxa"/>
          </w:tcPr>
          <w:p w:rsidR="00A85B91" w:rsidRDefault="00A85B91" w:rsidP="007D7D7F">
            <w:r>
              <w:t>-4973.1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2669.71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2670.31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2670.93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2671.55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2672.18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2672.8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2673.39</w:t>
            </w:r>
          </w:p>
        </w:tc>
        <w:tc>
          <w:tcPr>
            <w:tcW w:w="1915" w:type="dxa"/>
          </w:tcPr>
          <w:p w:rsidR="00A85B91" w:rsidRDefault="00A85B91" w:rsidP="007D7D7F">
            <w:r>
              <w:t>-4972.83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2673.96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-4973.1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2674.49</w:t>
            </w:r>
          </w:p>
        </w:tc>
        <w:tc>
          <w:tcPr>
            <w:tcW w:w="1915" w:type="dxa"/>
          </w:tcPr>
          <w:p w:rsidR="00A85B91" w:rsidRDefault="00A85B91" w:rsidP="007D7D7F">
            <w:r>
              <w:t>-4973.43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2674.98</w:t>
            </w:r>
          </w:p>
        </w:tc>
        <w:tc>
          <w:tcPr>
            <w:tcW w:w="1915" w:type="dxa"/>
          </w:tcPr>
          <w:p w:rsidR="00A85B91" w:rsidRDefault="00A85B91" w:rsidP="007D7D7F">
            <w:r>
              <w:t>-4973.83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48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2675.41</w:t>
            </w:r>
          </w:p>
        </w:tc>
        <w:tc>
          <w:tcPr>
            <w:tcW w:w="1915" w:type="dxa"/>
          </w:tcPr>
          <w:p w:rsidR="00A85B91" w:rsidRDefault="00A85B91" w:rsidP="007D7D7F">
            <w:r>
              <w:t>-4974.29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49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2675.78</w:t>
            </w:r>
          </w:p>
        </w:tc>
        <w:tc>
          <w:tcPr>
            <w:tcW w:w="1915" w:type="dxa"/>
          </w:tcPr>
          <w:p w:rsidR="00A85B91" w:rsidRDefault="00A85B91" w:rsidP="007D7D7F">
            <w:r>
              <w:t>-4974.8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50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2676.08</w:t>
            </w:r>
          </w:p>
        </w:tc>
        <w:tc>
          <w:tcPr>
            <w:tcW w:w="1915" w:type="dxa"/>
          </w:tcPr>
          <w:p w:rsidR="00A85B91" w:rsidRDefault="00A85B91" w:rsidP="007D7D7F">
            <w:r>
              <w:t>-4975.35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51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2676.31</w:t>
            </w:r>
          </w:p>
        </w:tc>
        <w:tc>
          <w:tcPr>
            <w:tcW w:w="1915" w:type="dxa"/>
          </w:tcPr>
          <w:p w:rsidR="00A85B91" w:rsidRDefault="00A85B91" w:rsidP="007D7D7F">
            <w:r>
              <w:t>-4975.93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52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2676.47</w:t>
            </w:r>
          </w:p>
        </w:tc>
        <w:tc>
          <w:tcPr>
            <w:tcW w:w="1915" w:type="dxa"/>
          </w:tcPr>
          <w:p w:rsidR="00A85B91" w:rsidRDefault="00A85B91" w:rsidP="007D7D7F">
            <w:r>
              <w:t>-4976.54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53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29.53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2676.54</w:t>
            </w:r>
          </w:p>
        </w:tc>
        <w:tc>
          <w:tcPr>
            <w:tcW w:w="1915" w:type="dxa"/>
          </w:tcPr>
          <w:p w:rsidR="00A85B91" w:rsidRDefault="00A85B91" w:rsidP="007D7D7F">
            <w:r>
              <w:t>-4977.17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2676.54</w:t>
            </w:r>
          </w:p>
        </w:tc>
        <w:tc>
          <w:tcPr>
            <w:tcW w:w="1915" w:type="dxa"/>
          </w:tcPr>
          <w:p w:rsidR="00A85B91" w:rsidRDefault="00A85B91" w:rsidP="007D7D7F">
            <w:r>
              <w:t>-5006.7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55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25.4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2676.54</w:t>
            </w:r>
          </w:p>
        </w:tc>
        <w:tc>
          <w:tcPr>
            <w:tcW w:w="1915" w:type="dxa"/>
          </w:tcPr>
          <w:p w:rsidR="00A85B91" w:rsidRDefault="00A85B91" w:rsidP="007D7D7F">
            <w:r>
              <w:t>-5007.32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56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2676.54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57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2676.47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58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2676.31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59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2676.08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-5034.54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60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2675.78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61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2675.41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62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2674.98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-5036.06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63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2674.49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-5036.46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64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2673.96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-5036.79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65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2673.39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66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2672.8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67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2672.18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68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2671.55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69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2670.93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70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2670.31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71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2669.71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-5037.06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72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2669.15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-5036.79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73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2668.61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-5036.46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74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2668.13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-5036.06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75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2667.7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76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2667.33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77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2667.03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-5034.54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78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79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2666.64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80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20.71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2666.56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81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59.8</w:t>
            </w:r>
          </w:p>
        </w:tc>
        <w:tc>
          <w:tcPr>
            <w:tcW w:w="1914" w:type="dxa"/>
          </w:tcPr>
          <w:p w:rsidR="00A85B91" w:rsidRDefault="00A85B91" w:rsidP="007D7D7F">
            <w:r>
              <w:t>2666.56</w:t>
            </w:r>
          </w:p>
        </w:tc>
        <w:tc>
          <w:tcPr>
            <w:tcW w:w="1915" w:type="dxa"/>
          </w:tcPr>
          <w:p w:rsidR="00A85B91" w:rsidRDefault="00A85B91" w:rsidP="007D7D7F">
            <w:r>
              <w:t>-5012.01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82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18.83</w:t>
            </w:r>
          </w:p>
        </w:tc>
        <w:tc>
          <w:tcPr>
            <w:tcW w:w="1914" w:type="dxa"/>
          </w:tcPr>
          <w:p w:rsidR="00A85B91" w:rsidRDefault="00A85B91" w:rsidP="007D7D7F">
            <w:r>
              <w:t>2606.76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-5012.01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83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18.28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-5012.01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-5030.29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85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127.87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-5030.91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86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-5158.79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87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2587.85</w:t>
            </w:r>
          </w:p>
        </w:tc>
        <w:tc>
          <w:tcPr>
            <w:tcW w:w="1915" w:type="dxa"/>
          </w:tcPr>
          <w:p w:rsidR="00A85B91" w:rsidRDefault="00A85B91" w:rsidP="007D7D7F">
            <w:r>
              <w:t>-5159.41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88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2587.7</w:t>
            </w:r>
          </w:p>
        </w:tc>
        <w:tc>
          <w:tcPr>
            <w:tcW w:w="1915" w:type="dxa"/>
          </w:tcPr>
          <w:p w:rsidR="00A85B91" w:rsidRDefault="00A85B91" w:rsidP="007D7D7F">
            <w:r>
              <w:t>-5160.02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89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2587.47</w:t>
            </w:r>
          </w:p>
        </w:tc>
        <w:tc>
          <w:tcPr>
            <w:tcW w:w="1915" w:type="dxa"/>
          </w:tcPr>
          <w:p w:rsidR="00A85B91" w:rsidRDefault="00A85B91" w:rsidP="007D7D7F">
            <w:r>
              <w:t>-5160.6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90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2587.16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-5161.15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91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2586.8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-5161.66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92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2586.37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-5162.12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93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2585.88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-5162.52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94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2585.35</w:t>
            </w:r>
          </w:p>
        </w:tc>
        <w:tc>
          <w:tcPr>
            <w:tcW w:w="1915" w:type="dxa"/>
          </w:tcPr>
          <w:p w:rsidR="00A85B91" w:rsidRDefault="00A85B91" w:rsidP="007D7D7F">
            <w:r>
              <w:t>-5162.86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95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2584.78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96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2584.19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97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2583.57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98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24'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24.46</w:t>
            </w:r>
          </w:p>
        </w:tc>
        <w:tc>
          <w:tcPr>
            <w:tcW w:w="1914" w:type="dxa"/>
          </w:tcPr>
          <w:p w:rsidR="00A85B91" w:rsidRDefault="00A85B91" w:rsidP="007D7D7F">
            <w:r>
              <w:t>2582.94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99</w:t>
            </w:r>
          </w:p>
        </w:tc>
        <w:tc>
          <w:tcPr>
            <w:tcW w:w="1914" w:type="dxa"/>
          </w:tcPr>
          <w:p w:rsidR="00A85B91" w:rsidRDefault="00A85B91" w:rsidP="007D7D7F">
            <w:r>
              <w:t>231° 23'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77.76</w:t>
            </w:r>
          </w:p>
        </w:tc>
        <w:tc>
          <w:tcPr>
            <w:tcW w:w="1914" w:type="dxa"/>
          </w:tcPr>
          <w:p w:rsidR="00A85B91" w:rsidRDefault="00A85B91" w:rsidP="007D7D7F">
            <w:r>
              <w:t>2558.48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100</w:t>
            </w:r>
          </w:p>
        </w:tc>
        <w:tc>
          <w:tcPr>
            <w:tcW w:w="1914" w:type="dxa"/>
          </w:tcPr>
          <w:p w:rsidR="00A85B91" w:rsidRDefault="00A85B91" w:rsidP="007D7D7F">
            <w:r>
              <w:t>227° 35' 5''</w:t>
            </w:r>
          </w:p>
        </w:tc>
        <w:tc>
          <w:tcPr>
            <w:tcW w:w="1914" w:type="dxa"/>
          </w:tcPr>
          <w:p w:rsidR="00A85B91" w:rsidRDefault="00A85B91" w:rsidP="007D7D7F">
            <w:r>
              <w:t>31.12</w:t>
            </w:r>
          </w:p>
        </w:tc>
        <w:tc>
          <w:tcPr>
            <w:tcW w:w="1914" w:type="dxa"/>
          </w:tcPr>
          <w:p w:rsidR="00A85B91" w:rsidRDefault="00A85B91" w:rsidP="007D7D7F">
            <w:r>
              <w:t>2509.95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-5224.4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101</w:t>
            </w:r>
          </w:p>
        </w:tc>
        <w:tc>
          <w:tcPr>
            <w:tcW w:w="1914" w:type="dxa"/>
          </w:tcPr>
          <w:p w:rsidR="00A85B91" w:rsidRDefault="00A85B91" w:rsidP="007D7D7F">
            <w:r>
              <w:t>228° 29' 12''</w:t>
            </w:r>
          </w:p>
        </w:tc>
        <w:tc>
          <w:tcPr>
            <w:tcW w:w="1914" w:type="dxa"/>
          </w:tcPr>
          <w:p w:rsidR="00A85B91" w:rsidRDefault="00A85B91" w:rsidP="007D7D7F">
            <w:r>
              <w:t>10.92</w:t>
            </w:r>
          </w:p>
        </w:tc>
        <w:tc>
          <w:tcPr>
            <w:tcW w:w="1914" w:type="dxa"/>
          </w:tcPr>
          <w:p w:rsidR="00A85B91" w:rsidRDefault="00A85B91" w:rsidP="007D7D7F">
            <w:r>
              <w:t>2488.96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-5247.38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102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2481.72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-5255.56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103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2481.29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104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2480.81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-5256.42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105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2480.28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106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2479.71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107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2479.11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108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2478.49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109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110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2477.24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111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2476.62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112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2476.03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113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2475.46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114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2474.93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-5256.42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115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2474.45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116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2474.02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-5255.56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117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-5255.05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118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-5254.5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119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-5253.92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120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-5253.31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121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-5252.68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122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123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-5251.43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124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-5250.83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125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-5250.24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126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-5249.69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127</w:t>
            </w:r>
          </w:p>
        </w:tc>
        <w:tc>
          <w:tcPr>
            <w:tcW w:w="1914" w:type="dxa"/>
          </w:tcPr>
          <w:p w:rsidR="00A85B91" w:rsidRDefault="00A85B91" w:rsidP="007D7D7F">
            <w:r>
              <w:t>48° 29' 12''</w:t>
            </w:r>
          </w:p>
        </w:tc>
        <w:tc>
          <w:tcPr>
            <w:tcW w:w="1914" w:type="dxa"/>
          </w:tcPr>
          <w:p w:rsidR="00A85B91" w:rsidRDefault="00A85B91" w:rsidP="007D7D7F">
            <w:r>
              <w:t>5.97</w:t>
            </w:r>
          </w:p>
        </w:tc>
        <w:tc>
          <w:tcPr>
            <w:tcW w:w="1914" w:type="dxa"/>
          </w:tcPr>
          <w:p w:rsidR="00A85B91" w:rsidRDefault="00A85B91" w:rsidP="007D7D7F">
            <w:r>
              <w:t>2474.02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-5249.18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128</w:t>
            </w:r>
          </w:p>
        </w:tc>
        <w:tc>
          <w:tcPr>
            <w:tcW w:w="1914" w:type="dxa"/>
          </w:tcPr>
          <w:p w:rsidR="00A85B91" w:rsidRDefault="00A85B91" w:rsidP="007D7D7F">
            <w:r>
              <w:t>139° 55' 18''</w:t>
            </w:r>
          </w:p>
        </w:tc>
        <w:tc>
          <w:tcPr>
            <w:tcW w:w="1914" w:type="dxa"/>
          </w:tcPr>
          <w:p w:rsidR="00A85B91" w:rsidRDefault="00A85B91" w:rsidP="007D7D7F">
            <w:r>
              <w:t>31.64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2477.97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129</w:t>
            </w:r>
          </w:p>
        </w:tc>
        <w:tc>
          <w:tcPr>
            <w:tcW w:w="1914" w:type="dxa"/>
          </w:tcPr>
          <w:p w:rsidR="00A85B91" w:rsidRDefault="00A85B91" w:rsidP="007D7D7F">
            <w:r>
              <w:t>151° 22' 32''</w:t>
            </w:r>
          </w:p>
        </w:tc>
        <w:tc>
          <w:tcPr>
            <w:tcW w:w="1914" w:type="dxa"/>
          </w:tcPr>
          <w:p w:rsidR="00A85B91" w:rsidRDefault="00A85B91" w:rsidP="007D7D7F">
            <w:r>
              <w:t>28.77</w:t>
            </w:r>
          </w:p>
        </w:tc>
        <w:tc>
          <w:tcPr>
            <w:tcW w:w="1914" w:type="dxa"/>
          </w:tcPr>
          <w:p w:rsidR="00A85B91" w:rsidRDefault="00A85B91" w:rsidP="007D7D7F">
            <w:r>
              <w:t>2453.76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-5224.34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130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58' 30''</w:t>
            </w:r>
          </w:p>
        </w:tc>
        <w:tc>
          <w:tcPr>
            <w:tcW w:w="1914" w:type="dxa"/>
          </w:tcPr>
          <w:p w:rsidR="00A85B91" w:rsidRDefault="00A85B91" w:rsidP="007D7D7F">
            <w:r>
              <w:t>26.98</w:t>
            </w:r>
          </w:p>
        </w:tc>
        <w:tc>
          <w:tcPr>
            <w:tcW w:w="1914" w:type="dxa"/>
          </w:tcPr>
          <w:p w:rsidR="00A85B91" w:rsidRDefault="00A85B91" w:rsidP="007D7D7F">
            <w:r>
              <w:t>2428.51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131</w:t>
            </w:r>
          </w:p>
        </w:tc>
        <w:tc>
          <w:tcPr>
            <w:tcW w:w="1914" w:type="dxa"/>
          </w:tcPr>
          <w:p w:rsidR="00A85B91" w:rsidRDefault="00A85B91" w:rsidP="007D7D7F">
            <w:r>
              <w:t>214°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58.49</w:t>
            </w:r>
          </w:p>
        </w:tc>
        <w:tc>
          <w:tcPr>
            <w:tcW w:w="1914" w:type="dxa"/>
          </w:tcPr>
          <w:p w:rsidR="00A85B91" w:rsidRDefault="00A85B91" w:rsidP="007D7D7F">
            <w:r>
              <w:t>2402.86</w:t>
            </w:r>
          </w:p>
        </w:tc>
        <w:tc>
          <w:tcPr>
            <w:tcW w:w="1915" w:type="dxa"/>
          </w:tcPr>
          <w:p w:rsidR="00A85B91" w:rsidRDefault="00A85B91" w:rsidP="007D7D7F">
            <w:r>
              <w:t>-5202.21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132</w:t>
            </w:r>
          </w:p>
        </w:tc>
        <w:tc>
          <w:tcPr>
            <w:tcW w:w="1914" w:type="dxa"/>
          </w:tcPr>
          <w:p w:rsidR="00A85B91" w:rsidRDefault="00A85B91" w:rsidP="007D7D7F">
            <w:r>
              <w:t>304°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2.65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-5235.75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133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-5237.92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134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135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136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137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-5240.29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138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-5240.92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139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-5241.54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140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-5242.15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141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-5242.73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142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-5243.28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143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2356.09</w:t>
            </w:r>
          </w:p>
        </w:tc>
        <w:tc>
          <w:tcPr>
            <w:tcW w:w="1915" w:type="dxa"/>
          </w:tcPr>
          <w:p w:rsidR="00A85B91" w:rsidRDefault="00A85B91" w:rsidP="007D7D7F">
            <w:r>
              <w:t>-5243.79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144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2355.66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145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146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147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2354.08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148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149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150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2352.24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151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152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2350.99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153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2350.4</w:t>
            </w:r>
          </w:p>
        </w:tc>
        <w:tc>
          <w:tcPr>
            <w:tcW w:w="1915" w:type="dxa"/>
          </w:tcPr>
          <w:p w:rsidR="00A85B91" w:rsidRDefault="00A85B91" w:rsidP="007D7D7F">
            <w:r>
              <w:t>-5245.25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154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155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2349.3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156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2348.82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157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2348.39</w:t>
            </w:r>
          </w:p>
        </w:tc>
        <w:tc>
          <w:tcPr>
            <w:tcW w:w="1915" w:type="dxa"/>
          </w:tcPr>
          <w:p w:rsidR="00A85B91" w:rsidRDefault="00A85B91" w:rsidP="007D7D7F">
            <w:r>
              <w:t>-5243.79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158</w:t>
            </w:r>
          </w:p>
        </w:tc>
        <w:tc>
          <w:tcPr>
            <w:tcW w:w="1914" w:type="dxa"/>
          </w:tcPr>
          <w:p w:rsidR="00A85B91" w:rsidRDefault="00A85B91" w:rsidP="007D7D7F">
            <w:r>
              <w:t>124°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2.2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-5243.28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159</w:t>
            </w:r>
          </w:p>
        </w:tc>
        <w:tc>
          <w:tcPr>
            <w:tcW w:w="1914" w:type="dxa"/>
          </w:tcPr>
          <w:p w:rsidR="00A85B91" w:rsidRDefault="00A85B91" w:rsidP="007D7D7F">
            <w:r>
              <w:t>214°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30.64</w:t>
            </w:r>
          </w:p>
        </w:tc>
        <w:tc>
          <w:tcPr>
            <w:tcW w:w="1914" w:type="dxa"/>
          </w:tcPr>
          <w:p w:rsidR="00A85B91" w:rsidRDefault="00A85B91" w:rsidP="007D7D7F">
            <w:r>
              <w:t>2346.75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-5241.47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160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13'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107.37</w:t>
            </w:r>
          </w:p>
        </w:tc>
        <w:tc>
          <w:tcPr>
            <w:tcW w:w="1914" w:type="dxa"/>
          </w:tcPr>
          <w:p w:rsidR="00A85B91" w:rsidRDefault="00A85B91" w:rsidP="007D7D7F">
            <w:r>
              <w:t>2321.65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-5259.04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161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13'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10.62</w:t>
            </w:r>
          </w:p>
        </w:tc>
        <w:tc>
          <w:tcPr>
            <w:tcW w:w="1914" w:type="dxa"/>
          </w:tcPr>
          <w:p w:rsidR="00A85B91" w:rsidRDefault="00A85B91" w:rsidP="007D7D7F">
            <w:r>
              <w:t>2383.59</w:t>
            </w:r>
          </w:p>
        </w:tc>
        <w:tc>
          <w:tcPr>
            <w:tcW w:w="1915" w:type="dxa"/>
          </w:tcPr>
          <w:p w:rsidR="00A85B91" w:rsidRDefault="00A85B91" w:rsidP="007D7D7F">
            <w:r>
              <w:t>-5346.74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162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2392.26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163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2392.79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164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2393.36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165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2393.96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166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2394.58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167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2395.2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168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2395.83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169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2396.45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170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2397.04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171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2397.61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172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2398.14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173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2398.63</w:t>
            </w:r>
          </w:p>
        </w:tc>
        <w:tc>
          <w:tcPr>
            <w:tcW w:w="1915" w:type="dxa"/>
          </w:tcPr>
          <w:p w:rsidR="00A85B91" w:rsidRDefault="00A85B91" w:rsidP="007D7D7F">
            <w:r>
              <w:t>-5341.02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174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2399.06</w:t>
            </w:r>
          </w:p>
        </w:tc>
        <w:tc>
          <w:tcPr>
            <w:tcW w:w="1915" w:type="dxa"/>
          </w:tcPr>
          <w:p w:rsidR="00A85B91" w:rsidRDefault="00A85B91" w:rsidP="007D7D7F">
            <w:r>
              <w:t>-5341.47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175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2399.42</w:t>
            </w:r>
          </w:p>
        </w:tc>
        <w:tc>
          <w:tcPr>
            <w:tcW w:w="1915" w:type="dxa"/>
          </w:tcPr>
          <w:p w:rsidR="00A85B91" w:rsidRDefault="00A85B91" w:rsidP="007D7D7F">
            <w:r>
              <w:t>-5341.98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176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-5342.53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177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-5343.12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178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2400.11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-5343.72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179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2400.19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-5344.35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180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2400.19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-5344.97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181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2400.11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-5345.6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182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-5346.21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183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-5346.79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184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2399.42</w:t>
            </w:r>
          </w:p>
        </w:tc>
        <w:tc>
          <w:tcPr>
            <w:tcW w:w="1915" w:type="dxa"/>
          </w:tcPr>
          <w:p w:rsidR="00A85B91" w:rsidRDefault="00A85B91" w:rsidP="007D7D7F">
            <w:r>
              <w:t>-5347.34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185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2399.06</w:t>
            </w:r>
          </w:p>
        </w:tc>
        <w:tc>
          <w:tcPr>
            <w:tcW w:w="1915" w:type="dxa"/>
          </w:tcPr>
          <w:p w:rsidR="00A85B91" w:rsidRDefault="00A85B91" w:rsidP="007D7D7F">
            <w:r>
              <w:t>-5347.85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186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2398.63</w:t>
            </w:r>
          </w:p>
        </w:tc>
        <w:tc>
          <w:tcPr>
            <w:tcW w:w="1915" w:type="dxa"/>
          </w:tcPr>
          <w:p w:rsidR="00A85B91" w:rsidRDefault="00A85B91" w:rsidP="007D7D7F">
            <w:r>
              <w:t>-5348.31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187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13'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10.75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2398.14</w:t>
            </w:r>
          </w:p>
        </w:tc>
        <w:tc>
          <w:tcPr>
            <w:tcW w:w="1915" w:type="dxa"/>
          </w:tcPr>
          <w:p w:rsidR="00A85B91" w:rsidRDefault="00A85B91" w:rsidP="007D7D7F">
            <w:r>
              <w:t>-5348.71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188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13'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44.78</w:t>
            </w:r>
          </w:p>
        </w:tc>
        <w:tc>
          <w:tcPr>
            <w:tcW w:w="1914" w:type="dxa"/>
          </w:tcPr>
          <w:p w:rsidR="00A85B91" w:rsidRDefault="00A85B91" w:rsidP="007D7D7F">
            <w:r>
              <w:t>2389.36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-5354.91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189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13'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27.01</w:t>
            </w:r>
          </w:p>
        </w:tc>
        <w:tc>
          <w:tcPr>
            <w:tcW w:w="1914" w:type="dxa"/>
          </w:tcPr>
          <w:p w:rsidR="00A85B91" w:rsidRDefault="00A85B91" w:rsidP="007D7D7F">
            <w:r>
              <w:t>2415.2</w:t>
            </w:r>
          </w:p>
        </w:tc>
        <w:tc>
          <w:tcPr>
            <w:tcW w:w="1915" w:type="dxa"/>
          </w:tcPr>
          <w:p w:rsidR="00A85B91" w:rsidRDefault="00A85B91" w:rsidP="007D7D7F">
            <w:r>
              <w:t>-5391.49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190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4'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9.54</w:t>
            </w:r>
          </w:p>
        </w:tc>
        <w:tc>
          <w:tcPr>
            <w:tcW w:w="1914" w:type="dxa"/>
          </w:tcPr>
          <w:p w:rsidR="00A85B91" w:rsidRDefault="00A85B91" w:rsidP="007D7D7F">
            <w:r>
              <w:t>2430.78</w:t>
            </w:r>
          </w:p>
        </w:tc>
        <w:tc>
          <w:tcPr>
            <w:tcW w:w="1915" w:type="dxa"/>
          </w:tcPr>
          <w:p w:rsidR="00A85B91" w:rsidRDefault="00A85B91" w:rsidP="007D7D7F">
            <w:r>
              <w:t>-5413.55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191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2438.58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192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2439.12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193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2439.68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194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2440.28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195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2440.9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-5407.16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196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2441.52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197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2442.15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-5407.16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198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2442.77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199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2443.36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200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2443.93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201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2444.46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202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2444.95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203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2445.38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204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2445.75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-5409.44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205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-5409.99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206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-5410.57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207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2446.44</w:t>
            </w:r>
          </w:p>
        </w:tc>
        <w:tc>
          <w:tcPr>
            <w:tcW w:w="1915" w:type="dxa"/>
          </w:tcPr>
          <w:p w:rsidR="00A85B91" w:rsidRDefault="00A85B91" w:rsidP="007D7D7F">
            <w:r>
              <w:t>-5411.18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208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-5411.8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209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-5412.43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210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2446.44</w:t>
            </w:r>
          </w:p>
        </w:tc>
        <w:tc>
          <w:tcPr>
            <w:tcW w:w="1915" w:type="dxa"/>
          </w:tcPr>
          <w:p w:rsidR="00A85B91" w:rsidRDefault="00A85B91" w:rsidP="007D7D7F">
            <w:r>
              <w:t>-5413.06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211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-5413.66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212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2446.05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-5414.25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213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2445.75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-5414.8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214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2445.38</w:t>
            </w:r>
          </w:p>
        </w:tc>
        <w:tc>
          <w:tcPr>
            <w:tcW w:w="1915" w:type="dxa"/>
          </w:tcPr>
          <w:p w:rsidR="00A85B91" w:rsidRDefault="00A85B91" w:rsidP="007D7D7F">
            <w:r>
              <w:t>-5415.31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215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2444.95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-5415.76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216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4'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14.6</w:t>
            </w:r>
          </w:p>
        </w:tc>
        <w:tc>
          <w:tcPr>
            <w:tcW w:w="1914" w:type="dxa"/>
          </w:tcPr>
          <w:p w:rsidR="00A85B91" w:rsidRDefault="00A85B91" w:rsidP="007D7D7F">
            <w:r>
              <w:t>2444.46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-5416.16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217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2432.52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-5424.55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218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2431.99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-5424.89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219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2431.42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220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2430.82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221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2430.2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222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2429.58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-5425.51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223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2428.95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224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2428.33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225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2427.74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-5425.15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226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2427.17</w:t>
            </w:r>
          </w:p>
        </w:tc>
        <w:tc>
          <w:tcPr>
            <w:tcW w:w="1915" w:type="dxa"/>
          </w:tcPr>
          <w:p w:rsidR="00A85B91" w:rsidRDefault="00A85B91" w:rsidP="007D7D7F">
            <w:r>
              <w:t>-5424.89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227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2426.64</w:t>
            </w:r>
          </w:p>
        </w:tc>
        <w:tc>
          <w:tcPr>
            <w:tcW w:w="1915" w:type="dxa"/>
          </w:tcPr>
          <w:p w:rsidR="00A85B91" w:rsidRDefault="00A85B91" w:rsidP="007D7D7F">
            <w:r>
              <w:t>-5424.55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228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2426.15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-5424.15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229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2425.72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-5423.69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230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13'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27.04</w:t>
            </w:r>
          </w:p>
        </w:tc>
        <w:tc>
          <w:tcPr>
            <w:tcW w:w="1914" w:type="dxa"/>
          </w:tcPr>
          <w:p w:rsidR="00A85B91" w:rsidRDefault="00A85B91" w:rsidP="007D7D7F">
            <w:r>
              <w:t>2425.36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-5423.18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231</w:t>
            </w:r>
          </w:p>
        </w:tc>
        <w:tc>
          <w:tcPr>
            <w:tcW w:w="1914" w:type="dxa"/>
          </w:tcPr>
          <w:p w:rsidR="00A85B91" w:rsidRDefault="00A85B91" w:rsidP="007D7D7F">
            <w:r>
              <w:t>214° 47' 41''</w:t>
            </w:r>
          </w:p>
        </w:tc>
        <w:tc>
          <w:tcPr>
            <w:tcW w:w="1914" w:type="dxa"/>
          </w:tcPr>
          <w:p w:rsidR="00A85B91" w:rsidRDefault="00A85B91" w:rsidP="007D7D7F">
            <w:r>
              <w:t>65.21</w:t>
            </w:r>
          </w:p>
        </w:tc>
        <w:tc>
          <w:tcPr>
            <w:tcW w:w="1914" w:type="dxa"/>
          </w:tcPr>
          <w:p w:rsidR="00A85B91" w:rsidRDefault="00A85B91" w:rsidP="007D7D7F">
            <w:r>
              <w:t>2409.76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-5401.1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232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2356.21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233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2355.68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234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235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236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2353.89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-5439.23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237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238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2352.64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-5439.23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239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240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2351.43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241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2350.86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242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2350.33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243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2349.84</w:t>
            </w:r>
          </w:p>
        </w:tc>
        <w:tc>
          <w:tcPr>
            <w:tcW w:w="1915" w:type="dxa"/>
          </w:tcPr>
          <w:p w:rsidR="00A85B91" w:rsidRDefault="00A85B91" w:rsidP="007D7D7F">
            <w:r>
              <w:t>-5437.91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244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2349.42</w:t>
            </w:r>
          </w:p>
        </w:tc>
        <w:tc>
          <w:tcPr>
            <w:tcW w:w="1915" w:type="dxa"/>
          </w:tcPr>
          <w:p w:rsidR="00A85B91" w:rsidRDefault="00A85B91" w:rsidP="007D7D7F">
            <w:r>
              <w:t>-5437.45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245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-5436.94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246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-5436.39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247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-5435.81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248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-5435.2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249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-5434.58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250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-5433.95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251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-5433.33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252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-5432.72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253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2348.74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-5432.14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254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-5431.59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255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2349.42</w:t>
            </w:r>
          </w:p>
        </w:tc>
        <w:tc>
          <w:tcPr>
            <w:tcW w:w="1915" w:type="dxa"/>
          </w:tcPr>
          <w:p w:rsidR="00A85B91" w:rsidRDefault="00A85B91" w:rsidP="007D7D7F">
            <w:r>
              <w:t>-5431.08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256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2349.84</w:t>
            </w:r>
          </w:p>
        </w:tc>
        <w:tc>
          <w:tcPr>
            <w:tcW w:w="1915" w:type="dxa"/>
          </w:tcPr>
          <w:p w:rsidR="00A85B91" w:rsidRDefault="00A85B91" w:rsidP="007D7D7F">
            <w:r>
              <w:t>-5430.62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257</w:t>
            </w:r>
          </w:p>
        </w:tc>
        <w:tc>
          <w:tcPr>
            <w:tcW w:w="1914" w:type="dxa"/>
          </w:tcPr>
          <w:p w:rsidR="00A85B91" w:rsidRDefault="00A85B91" w:rsidP="007D7D7F">
            <w:r>
              <w:t>34° 47' 41''</w:t>
            </w:r>
          </w:p>
        </w:tc>
        <w:tc>
          <w:tcPr>
            <w:tcW w:w="1914" w:type="dxa"/>
          </w:tcPr>
          <w:p w:rsidR="00A85B91" w:rsidRDefault="00A85B91" w:rsidP="007D7D7F">
            <w:r>
              <w:t>65.34</w:t>
            </w:r>
          </w:p>
        </w:tc>
        <w:tc>
          <w:tcPr>
            <w:tcW w:w="1914" w:type="dxa"/>
          </w:tcPr>
          <w:p w:rsidR="00A85B91" w:rsidRDefault="00A85B91" w:rsidP="007D7D7F">
            <w:r>
              <w:t>2350.33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-5430.22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258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13'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44.74</w:t>
            </w:r>
          </w:p>
        </w:tc>
        <w:tc>
          <w:tcPr>
            <w:tcW w:w="1914" w:type="dxa"/>
          </w:tcPr>
          <w:p w:rsidR="00A85B91" w:rsidRDefault="00A85B91" w:rsidP="007D7D7F">
            <w:r>
              <w:t>2403.99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-5392.93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259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13'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117.39</w:t>
            </w:r>
          </w:p>
        </w:tc>
        <w:tc>
          <w:tcPr>
            <w:tcW w:w="1914" w:type="dxa"/>
          </w:tcPr>
          <w:p w:rsidR="00A85B91" w:rsidRDefault="00A85B91" w:rsidP="007D7D7F">
            <w:r>
              <w:t>2378.17</w:t>
            </w:r>
          </w:p>
        </w:tc>
        <w:tc>
          <w:tcPr>
            <w:tcW w:w="1915" w:type="dxa"/>
          </w:tcPr>
          <w:p w:rsidR="00A85B91" w:rsidRDefault="00A85B91" w:rsidP="007D7D7F">
            <w:r>
              <w:t>-5356.38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260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2310.45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-5260.5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261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2310.15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-5259.95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262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2309.92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-5259.37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263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2309.76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-5258.76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264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2309.69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-5258.14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265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2309.69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-5257.51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266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2309.76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-5256.89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267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2309.92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-5256.28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268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2310.15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-5255.69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269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2310.45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-5255.14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270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2310.82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-5254.64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271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2311.25</w:t>
            </w:r>
          </w:p>
        </w:tc>
        <w:tc>
          <w:tcPr>
            <w:tcW w:w="1915" w:type="dxa"/>
          </w:tcPr>
          <w:p w:rsidR="00A85B91" w:rsidRDefault="00A85B91" w:rsidP="007D7D7F">
            <w:r>
              <w:t>-5254.18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272</w:t>
            </w:r>
          </w:p>
        </w:tc>
        <w:tc>
          <w:tcPr>
            <w:tcW w:w="1914" w:type="dxa"/>
          </w:tcPr>
          <w:p w:rsidR="00A85B91" w:rsidRDefault="00A85B91" w:rsidP="007D7D7F">
            <w:r>
              <w:t>34°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35.74</w:t>
            </w:r>
          </w:p>
        </w:tc>
        <w:tc>
          <w:tcPr>
            <w:tcW w:w="1914" w:type="dxa"/>
          </w:tcPr>
          <w:p w:rsidR="00A85B91" w:rsidRDefault="00A85B91" w:rsidP="007D7D7F">
            <w:r>
              <w:t>2311.74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-5253.78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273</w:t>
            </w:r>
          </w:p>
        </w:tc>
        <w:tc>
          <w:tcPr>
            <w:tcW w:w="1914" w:type="dxa"/>
          </w:tcPr>
          <w:p w:rsidR="00A85B91" w:rsidRDefault="00A85B91" w:rsidP="007D7D7F">
            <w:r>
              <w:t>124°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21.18</w:t>
            </w:r>
          </w:p>
        </w:tc>
        <w:tc>
          <w:tcPr>
            <w:tcW w:w="1914" w:type="dxa"/>
          </w:tcPr>
          <w:p w:rsidR="00A85B91" w:rsidRDefault="00A85B91" w:rsidP="007D7D7F">
            <w:r>
              <w:t>2341.02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-5233.28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274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-5215.93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275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-5215.38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276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-5214.8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277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-5214.19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278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-5213.57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279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-5212.94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280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-5212.32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281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-5211.71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282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-5211.12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283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2328.88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284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2329.25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285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2329.68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286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2330.16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287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2330.69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288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2331.26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289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2331.86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290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2332.47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291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2333.1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292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2333.73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293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294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295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296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297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298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299</w:t>
            </w:r>
          </w:p>
        </w:tc>
        <w:tc>
          <w:tcPr>
            <w:tcW w:w="1914" w:type="dxa"/>
          </w:tcPr>
          <w:p w:rsidR="00A85B91" w:rsidRDefault="00A85B91" w:rsidP="007D7D7F">
            <w:r>
              <w:t>304°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20.73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2337.32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300</w:t>
            </w:r>
          </w:p>
        </w:tc>
        <w:tc>
          <w:tcPr>
            <w:tcW w:w="1914" w:type="dxa"/>
          </w:tcPr>
          <w:p w:rsidR="00A85B91" w:rsidRDefault="00A85B91" w:rsidP="007D7D7F">
            <w:r>
              <w:t>34° 59'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60.88</w:t>
            </w:r>
          </w:p>
        </w:tc>
        <w:tc>
          <w:tcPr>
            <w:tcW w:w="1914" w:type="dxa"/>
          </w:tcPr>
          <w:p w:rsidR="00A85B91" w:rsidRDefault="00A85B91" w:rsidP="007D7D7F">
            <w:r>
              <w:t>2349.21</w:t>
            </w:r>
          </w:p>
        </w:tc>
        <w:tc>
          <w:tcPr>
            <w:tcW w:w="1915" w:type="dxa"/>
          </w:tcPr>
          <w:p w:rsidR="00A85B91" w:rsidRDefault="00A85B91" w:rsidP="007D7D7F">
            <w:r>
              <w:t>-5227.56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301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2399.08</w:t>
            </w:r>
          </w:p>
        </w:tc>
        <w:tc>
          <w:tcPr>
            <w:tcW w:w="1915" w:type="dxa"/>
          </w:tcPr>
          <w:p w:rsidR="00A85B91" w:rsidRDefault="00A85B91" w:rsidP="007D7D7F">
            <w:r>
              <w:t>-5192.65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302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-5192.31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303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2400.18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-5192.05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304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2400.78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305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2401.4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-5191.73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306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2402.02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307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2402.65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-5191.73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308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2403.27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309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58' 30''</w:t>
            </w:r>
          </w:p>
        </w:tc>
        <w:tc>
          <w:tcPr>
            <w:tcW w:w="1914" w:type="dxa"/>
          </w:tcPr>
          <w:p w:rsidR="00A85B91" w:rsidRDefault="00A85B91" w:rsidP="007D7D7F">
            <w:r>
              <w:t>30</w:t>
            </w:r>
          </w:p>
        </w:tc>
        <w:tc>
          <w:tcPr>
            <w:tcW w:w="1914" w:type="dxa"/>
          </w:tcPr>
          <w:p w:rsidR="00A85B91" w:rsidRDefault="00A85B91" w:rsidP="007D7D7F">
            <w:r>
              <w:t>2403.86</w:t>
            </w:r>
          </w:p>
        </w:tc>
        <w:tc>
          <w:tcPr>
            <w:tcW w:w="1915" w:type="dxa"/>
          </w:tcPr>
          <w:p w:rsidR="00A85B91" w:rsidRDefault="00A85B91" w:rsidP="007D7D7F">
            <w:r>
              <w:t>-5192.05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310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2432.39</w:t>
            </w:r>
          </w:p>
        </w:tc>
        <w:tc>
          <w:tcPr>
            <w:tcW w:w="1915" w:type="dxa"/>
          </w:tcPr>
          <w:p w:rsidR="00A85B91" w:rsidRDefault="00A85B91" w:rsidP="007D7D7F">
            <w:r>
              <w:t>-5201.33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311</w:t>
            </w:r>
          </w:p>
        </w:tc>
        <w:tc>
          <w:tcPr>
            <w:tcW w:w="1914" w:type="dxa"/>
          </w:tcPr>
          <w:p w:rsidR="00A85B91" w:rsidRDefault="00A85B91" w:rsidP="007D7D7F">
            <w:r>
              <w:t>331° 22' 32''</w:t>
            </w:r>
          </w:p>
        </w:tc>
        <w:tc>
          <w:tcPr>
            <w:tcW w:w="1914" w:type="dxa"/>
          </w:tcPr>
          <w:p w:rsidR="00A85B91" w:rsidRDefault="00A85B91" w:rsidP="007D7D7F">
            <w:r>
              <w:t>29.64</w:t>
            </w:r>
          </w:p>
        </w:tc>
        <w:tc>
          <w:tcPr>
            <w:tcW w:w="1914" w:type="dxa"/>
          </w:tcPr>
          <w:p w:rsidR="00A85B91" w:rsidRDefault="00A85B91" w:rsidP="007D7D7F">
            <w:r>
              <w:t>2432.96</w:t>
            </w:r>
          </w:p>
        </w:tc>
        <w:tc>
          <w:tcPr>
            <w:tcW w:w="1915" w:type="dxa"/>
          </w:tcPr>
          <w:p w:rsidR="00A85B91" w:rsidRDefault="00A85B91" w:rsidP="007D7D7F">
            <w:r>
              <w:t>-5201.59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312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2458.97</w:t>
            </w:r>
          </w:p>
        </w:tc>
        <w:tc>
          <w:tcPr>
            <w:tcW w:w="1915" w:type="dxa"/>
          </w:tcPr>
          <w:p w:rsidR="00A85B91" w:rsidRDefault="00A85B91" w:rsidP="007D7D7F">
            <w:r>
              <w:t>-5215.79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313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2459.5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-5216.13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314</w:t>
            </w:r>
          </w:p>
        </w:tc>
        <w:tc>
          <w:tcPr>
            <w:tcW w:w="1914" w:type="dxa"/>
          </w:tcPr>
          <w:p w:rsidR="00A85B91" w:rsidRDefault="00A85B91" w:rsidP="007D7D7F">
            <w:r>
              <w:t>319° 55' 18''</w:t>
            </w:r>
          </w:p>
        </w:tc>
        <w:tc>
          <w:tcPr>
            <w:tcW w:w="1914" w:type="dxa"/>
          </w:tcPr>
          <w:p w:rsidR="00A85B91" w:rsidRDefault="00A85B91" w:rsidP="007D7D7F">
            <w:r>
              <w:t>32.23</w:t>
            </w:r>
          </w:p>
        </w:tc>
        <w:tc>
          <w:tcPr>
            <w:tcW w:w="1914" w:type="dxa"/>
          </w:tcPr>
          <w:p w:rsidR="00A85B91" w:rsidRDefault="00A85B91" w:rsidP="007D7D7F">
            <w:r>
              <w:t>2459.99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-5216.53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315</w:t>
            </w:r>
          </w:p>
        </w:tc>
        <w:tc>
          <w:tcPr>
            <w:tcW w:w="1914" w:type="dxa"/>
          </w:tcPr>
          <w:p w:rsidR="00A85B91" w:rsidRDefault="00A85B91" w:rsidP="007D7D7F">
            <w:r>
              <w:t>47° 35' 5''</w:t>
            </w:r>
          </w:p>
        </w:tc>
        <w:tc>
          <w:tcPr>
            <w:tcW w:w="1914" w:type="dxa"/>
          </w:tcPr>
          <w:p w:rsidR="00A85B91" w:rsidRDefault="00A85B91" w:rsidP="007D7D7F">
            <w:r>
              <w:t>26.09</w:t>
            </w:r>
          </w:p>
        </w:tc>
        <w:tc>
          <w:tcPr>
            <w:tcW w:w="1914" w:type="dxa"/>
          </w:tcPr>
          <w:p w:rsidR="00A85B91" w:rsidRDefault="00A85B91" w:rsidP="007D7D7F">
            <w:r>
              <w:t>2484.65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-5237.29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316</w:t>
            </w:r>
          </w:p>
        </w:tc>
        <w:tc>
          <w:tcPr>
            <w:tcW w:w="1914" w:type="dxa"/>
          </w:tcPr>
          <w:p w:rsidR="00A85B91" w:rsidRDefault="00A85B91" w:rsidP="007D7D7F">
            <w:r>
              <w:t>51° 23'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80.05</w:t>
            </w:r>
          </w:p>
        </w:tc>
        <w:tc>
          <w:tcPr>
            <w:tcW w:w="1914" w:type="dxa"/>
          </w:tcPr>
          <w:p w:rsidR="00A85B91" w:rsidRDefault="00A85B91" w:rsidP="007D7D7F">
            <w:r>
              <w:t>2502.25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-5218.03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317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2552.21</w:t>
            </w:r>
          </w:p>
        </w:tc>
        <w:tc>
          <w:tcPr>
            <w:tcW w:w="1915" w:type="dxa"/>
          </w:tcPr>
          <w:p w:rsidR="00A85B91" w:rsidRDefault="00A85B91" w:rsidP="007D7D7F">
            <w:r>
              <w:t>-5155.48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318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2552.64</w:t>
            </w:r>
          </w:p>
        </w:tc>
        <w:tc>
          <w:tcPr>
            <w:tcW w:w="1915" w:type="dxa"/>
          </w:tcPr>
          <w:p w:rsidR="00A85B91" w:rsidRDefault="00A85B91" w:rsidP="007D7D7F">
            <w:r>
              <w:t>-5155.02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319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2553.12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-5154.62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320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2553.65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-5154.28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321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2554.22</w:t>
            </w:r>
          </w:p>
        </w:tc>
        <w:tc>
          <w:tcPr>
            <w:tcW w:w="1915" w:type="dxa"/>
          </w:tcPr>
          <w:p w:rsidR="00A85B91" w:rsidRDefault="00A85B91" w:rsidP="007D7D7F">
            <w:r>
              <w:t>-5154.02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322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2554.82</w:t>
            </w:r>
          </w:p>
        </w:tc>
        <w:tc>
          <w:tcPr>
            <w:tcW w:w="1915" w:type="dxa"/>
          </w:tcPr>
          <w:p w:rsidR="00A85B91" w:rsidRDefault="00A85B91" w:rsidP="007D7D7F">
            <w:r>
              <w:t>-5153.82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323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2555.44</w:t>
            </w:r>
          </w:p>
        </w:tc>
        <w:tc>
          <w:tcPr>
            <w:tcW w:w="1915" w:type="dxa"/>
          </w:tcPr>
          <w:p w:rsidR="00A85B91" w:rsidRDefault="00A85B91" w:rsidP="007D7D7F">
            <w:r>
              <w:t>-5153.7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324</w:t>
            </w:r>
          </w:p>
        </w:tc>
        <w:tc>
          <w:tcPr>
            <w:tcW w:w="1914" w:type="dxa"/>
          </w:tcPr>
          <w:p w:rsidR="00A85B91" w:rsidRDefault="00A85B91" w:rsidP="007D7D7F">
            <w:r>
              <w:t>0° 24'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21.89</w:t>
            </w:r>
          </w:p>
        </w:tc>
        <w:tc>
          <w:tcPr>
            <w:tcW w:w="1914" w:type="dxa"/>
          </w:tcPr>
          <w:p w:rsidR="00A85B91" w:rsidRDefault="00A85B91" w:rsidP="007D7D7F">
            <w:r>
              <w:t>2556.06</w:t>
            </w:r>
          </w:p>
        </w:tc>
        <w:tc>
          <w:tcPr>
            <w:tcW w:w="1915" w:type="dxa"/>
          </w:tcPr>
          <w:p w:rsidR="00A85B91" w:rsidRDefault="00A85B91" w:rsidP="007D7D7F">
            <w:r>
              <w:t>-5153.66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325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117.91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-5153.51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326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95.51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327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2482.45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328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2481.82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329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2481.2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330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2480.61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-5035.25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331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2480.04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-5034.98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332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2479.51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-5034.65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333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2479.02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-5034.25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334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2478.59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335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2478.23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336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-5032.73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337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338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2477.54</w:t>
            </w:r>
          </w:p>
        </w:tc>
        <w:tc>
          <w:tcPr>
            <w:tcW w:w="1915" w:type="dxa"/>
          </w:tcPr>
          <w:p w:rsidR="00A85B91" w:rsidRDefault="00A85B91" w:rsidP="007D7D7F">
            <w:r>
              <w:t>-5031.54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339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-5030.91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340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-5030.29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341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2477.54</w:t>
            </w:r>
          </w:p>
        </w:tc>
        <w:tc>
          <w:tcPr>
            <w:tcW w:w="1915" w:type="dxa"/>
          </w:tcPr>
          <w:p w:rsidR="00A85B91" w:rsidRDefault="00A85B91" w:rsidP="007D7D7F">
            <w:r>
              <w:t>-5029.66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342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-5029.06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343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2477.92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344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2478.23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345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2478.59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346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2479.02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347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2479.51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348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2480.04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349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2480.61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350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2481.2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351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2481.82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352</w:t>
            </w:r>
          </w:p>
        </w:tc>
        <w:tc>
          <w:tcPr>
            <w:tcW w:w="1914" w:type="dxa"/>
          </w:tcPr>
          <w:p w:rsidR="00A85B91" w:rsidRDefault="00A85B91" w:rsidP="007D7D7F">
            <w:r>
              <w:t>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95.51</w:t>
            </w:r>
          </w:p>
        </w:tc>
        <w:tc>
          <w:tcPr>
            <w:tcW w:w="1914" w:type="dxa"/>
          </w:tcPr>
          <w:p w:rsidR="00A85B91" w:rsidRDefault="00A85B91" w:rsidP="007D7D7F">
            <w:r>
              <w:t>2482.45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353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18.28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354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-5007.32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355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-5006.7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356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2578.03</w:t>
            </w:r>
          </w:p>
        </w:tc>
        <w:tc>
          <w:tcPr>
            <w:tcW w:w="1915" w:type="dxa"/>
          </w:tcPr>
          <w:p w:rsidR="00A85B91" w:rsidRDefault="00A85B91" w:rsidP="007D7D7F">
            <w:r>
              <w:t>-5006.07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357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-5005.47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358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2578.42</w:t>
            </w:r>
          </w:p>
        </w:tc>
        <w:tc>
          <w:tcPr>
            <w:tcW w:w="1915" w:type="dxa"/>
          </w:tcPr>
          <w:p w:rsidR="00A85B91" w:rsidRDefault="00A85B91" w:rsidP="007D7D7F">
            <w:r>
              <w:t>-5004.88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359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-5004.33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360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2579.09</w:t>
            </w:r>
          </w:p>
        </w:tc>
        <w:tc>
          <w:tcPr>
            <w:tcW w:w="1915" w:type="dxa"/>
          </w:tcPr>
          <w:p w:rsidR="00A85B91" w:rsidRDefault="00A85B91" w:rsidP="007D7D7F">
            <w:r>
              <w:t>-5003.82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361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2579.52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-5003.37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362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2580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363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2580.53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364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2581.1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-5002.36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365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2581.7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366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2582.32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367</w:t>
            </w:r>
          </w:p>
        </w:tc>
        <w:tc>
          <w:tcPr>
            <w:tcW w:w="1914" w:type="dxa"/>
          </w:tcPr>
          <w:p w:rsidR="00A85B91" w:rsidRDefault="00A85B91" w:rsidP="007D7D7F">
            <w:r>
              <w:t>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18.83</w:t>
            </w:r>
          </w:p>
        </w:tc>
        <w:tc>
          <w:tcPr>
            <w:tcW w:w="1914" w:type="dxa"/>
          </w:tcPr>
          <w:p w:rsidR="00A85B91" w:rsidRDefault="00A85B91" w:rsidP="007D7D7F">
            <w:r>
              <w:t>2582.94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368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46.38</w:t>
            </w:r>
          </w:p>
        </w:tc>
        <w:tc>
          <w:tcPr>
            <w:tcW w:w="1914" w:type="dxa"/>
          </w:tcPr>
          <w:p w:rsidR="00A85B91" w:rsidRDefault="00A85B91" w:rsidP="007D7D7F">
            <w:r>
              <w:t>2601.77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369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0.61</w:t>
            </w:r>
          </w:p>
        </w:tc>
        <w:tc>
          <w:tcPr>
            <w:tcW w:w="1914" w:type="dxa"/>
          </w:tcPr>
          <w:p w:rsidR="00A85B91" w:rsidRDefault="00A85B91" w:rsidP="007D7D7F">
            <w:r>
              <w:t>2601.77</w:t>
            </w:r>
          </w:p>
        </w:tc>
        <w:tc>
          <w:tcPr>
            <w:tcW w:w="1915" w:type="dxa"/>
          </w:tcPr>
          <w:p w:rsidR="00A85B91" w:rsidRDefault="00A85B91" w:rsidP="007D7D7F">
            <w:r>
              <w:t>-4955.63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370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2601.16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-4955.59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371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2600.54</w:t>
            </w:r>
          </w:p>
        </w:tc>
        <w:tc>
          <w:tcPr>
            <w:tcW w:w="1915" w:type="dxa"/>
          </w:tcPr>
          <w:p w:rsidR="00A85B91" w:rsidRDefault="00A85B91" w:rsidP="007D7D7F">
            <w:r>
              <w:t>-4955.47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372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2599.94</w:t>
            </w:r>
          </w:p>
        </w:tc>
        <w:tc>
          <w:tcPr>
            <w:tcW w:w="1915" w:type="dxa"/>
          </w:tcPr>
          <w:p w:rsidR="00A85B91" w:rsidRDefault="00A85B91" w:rsidP="007D7D7F">
            <w:r>
              <w:t>-4955.28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373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2599.38</w:t>
            </w:r>
          </w:p>
        </w:tc>
        <w:tc>
          <w:tcPr>
            <w:tcW w:w="1915" w:type="dxa"/>
          </w:tcPr>
          <w:p w:rsidR="00A85B91" w:rsidRDefault="00A85B91" w:rsidP="007D7D7F">
            <w:r>
              <w:t>-4955.01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374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-4954.67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375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2598.36</w:t>
            </w:r>
          </w:p>
        </w:tc>
        <w:tc>
          <w:tcPr>
            <w:tcW w:w="1915" w:type="dxa"/>
          </w:tcPr>
          <w:p w:rsidR="00A85B91" w:rsidRDefault="00A85B91" w:rsidP="007D7D7F">
            <w:r>
              <w:t>-4954.27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376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-4953.82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377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-4953.31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378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2597.26</w:t>
            </w:r>
          </w:p>
        </w:tc>
        <w:tc>
          <w:tcPr>
            <w:tcW w:w="1915" w:type="dxa"/>
          </w:tcPr>
          <w:p w:rsidR="00A85B91" w:rsidRDefault="00A85B91" w:rsidP="007D7D7F">
            <w:r>
              <w:t>-4952.76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379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2597.03</w:t>
            </w:r>
          </w:p>
        </w:tc>
        <w:tc>
          <w:tcPr>
            <w:tcW w:w="1915" w:type="dxa"/>
          </w:tcPr>
          <w:p w:rsidR="00A85B91" w:rsidRDefault="00A85B91" w:rsidP="007D7D7F">
            <w:r>
              <w:t>-4952.17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380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-4951.57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381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2596.8</w:t>
            </w:r>
          </w:p>
        </w:tc>
        <w:tc>
          <w:tcPr>
            <w:tcW w:w="1915" w:type="dxa"/>
          </w:tcPr>
          <w:p w:rsidR="00A85B91" w:rsidRDefault="00A85B91" w:rsidP="007D7D7F">
            <w:r>
              <w:t>-4950.94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382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2596.8</w:t>
            </w:r>
          </w:p>
        </w:tc>
        <w:tc>
          <w:tcPr>
            <w:tcW w:w="1915" w:type="dxa"/>
          </w:tcPr>
          <w:p w:rsidR="00A85B91" w:rsidRDefault="00A85B91" w:rsidP="007D7D7F">
            <w:r>
              <w:t>-4950.32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383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-4949.69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384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2597.03</w:t>
            </w:r>
          </w:p>
        </w:tc>
        <w:tc>
          <w:tcPr>
            <w:tcW w:w="1915" w:type="dxa"/>
          </w:tcPr>
          <w:p w:rsidR="00A85B91" w:rsidRDefault="00A85B91" w:rsidP="007D7D7F">
            <w:r>
              <w:t>-4949.08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385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2597.26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386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387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388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2598.36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389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390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2599.38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391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2599.94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-4945.98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392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2600.54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-4945.79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393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0.61</w:t>
            </w:r>
          </w:p>
        </w:tc>
        <w:tc>
          <w:tcPr>
            <w:tcW w:w="1914" w:type="dxa"/>
          </w:tcPr>
          <w:p w:rsidR="00A85B91" w:rsidRDefault="00A85B91" w:rsidP="007D7D7F">
            <w:r>
              <w:t>2601.16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-4945.67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394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11.31</w:t>
            </w:r>
          </w:p>
        </w:tc>
        <w:tc>
          <w:tcPr>
            <w:tcW w:w="1914" w:type="dxa"/>
          </w:tcPr>
          <w:p w:rsidR="00A85B91" w:rsidRDefault="00A85B91" w:rsidP="007D7D7F">
            <w:r>
              <w:t>2601.76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-4945.63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395</w:t>
            </w:r>
          </w:p>
        </w:tc>
        <w:tc>
          <w:tcPr>
            <w:tcW w:w="1914" w:type="dxa"/>
          </w:tcPr>
          <w:p w:rsidR="00A85B91" w:rsidRDefault="00A85B91" w:rsidP="007D7D7F">
            <w:r>
              <w:t>116° 56' 55''</w:t>
            </w:r>
          </w:p>
        </w:tc>
        <w:tc>
          <w:tcPr>
            <w:tcW w:w="1914" w:type="dxa"/>
          </w:tcPr>
          <w:p w:rsidR="00A85B91" w:rsidRDefault="00A85B91" w:rsidP="007D7D7F">
            <w:r>
              <w:t>55.61</w:t>
            </w:r>
          </w:p>
        </w:tc>
        <w:tc>
          <w:tcPr>
            <w:tcW w:w="1914" w:type="dxa"/>
          </w:tcPr>
          <w:p w:rsidR="00A85B91" w:rsidRDefault="00A85B91" w:rsidP="007D7D7F">
            <w:r>
              <w:t>2601.75</w:t>
            </w:r>
          </w:p>
        </w:tc>
        <w:tc>
          <w:tcPr>
            <w:tcW w:w="1915" w:type="dxa"/>
          </w:tcPr>
          <w:p w:rsidR="00A85B91" w:rsidRDefault="00A85B91" w:rsidP="007D7D7F">
            <w:r>
              <w:t>-4934.32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396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2576.55</w:t>
            </w:r>
          </w:p>
        </w:tc>
        <w:tc>
          <w:tcPr>
            <w:tcW w:w="1915" w:type="dxa"/>
          </w:tcPr>
          <w:p w:rsidR="00A85B91" w:rsidRDefault="00A85B91" w:rsidP="007D7D7F">
            <w:r>
              <w:t>-4884.75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397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2576.32</w:t>
            </w:r>
          </w:p>
        </w:tc>
        <w:tc>
          <w:tcPr>
            <w:tcW w:w="1915" w:type="dxa"/>
          </w:tcPr>
          <w:p w:rsidR="00A85B91" w:rsidRDefault="00A85B91" w:rsidP="007D7D7F">
            <w:r>
              <w:t>-4884.17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398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-4883.56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399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2576.08</w:t>
            </w:r>
          </w:p>
        </w:tc>
        <w:tc>
          <w:tcPr>
            <w:tcW w:w="1915" w:type="dxa"/>
          </w:tcPr>
          <w:p w:rsidR="00A85B91" w:rsidRDefault="00A85B91" w:rsidP="007D7D7F">
            <w:r>
              <w:t>-4882.94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400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2576.08</w:t>
            </w:r>
          </w:p>
        </w:tc>
        <w:tc>
          <w:tcPr>
            <w:tcW w:w="1915" w:type="dxa"/>
          </w:tcPr>
          <w:p w:rsidR="00A85B91" w:rsidRDefault="00A85B91" w:rsidP="007D7D7F">
            <w:r>
              <w:t>-4882.31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401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-4881.69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402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2576.32</w:t>
            </w:r>
          </w:p>
        </w:tc>
        <w:tc>
          <w:tcPr>
            <w:tcW w:w="1915" w:type="dxa"/>
          </w:tcPr>
          <w:p w:rsidR="00A85B91" w:rsidRDefault="00A85B91" w:rsidP="007D7D7F">
            <w:r>
              <w:t>-4881.08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403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2576.55</w:t>
            </w:r>
          </w:p>
        </w:tc>
        <w:tc>
          <w:tcPr>
            <w:tcW w:w="1915" w:type="dxa"/>
          </w:tcPr>
          <w:p w:rsidR="00A85B91" w:rsidRDefault="00A85B91" w:rsidP="007D7D7F">
            <w:r>
              <w:t>-4880.49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404</w:t>
            </w:r>
          </w:p>
        </w:tc>
        <w:tc>
          <w:tcPr>
            <w:tcW w:w="1914" w:type="dxa"/>
          </w:tcPr>
          <w:p w:rsidR="00A85B91" w:rsidRDefault="00A85B91" w:rsidP="007D7D7F">
            <w:r>
              <w:t>58° 23' 49''</w:t>
            </w:r>
          </w:p>
        </w:tc>
        <w:tc>
          <w:tcPr>
            <w:tcW w:w="1914" w:type="dxa"/>
          </w:tcPr>
          <w:p w:rsidR="00A85B91" w:rsidRDefault="00A85B91" w:rsidP="007D7D7F">
            <w:r>
              <w:t>39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-4879.94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405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15' 41''</w:t>
            </w:r>
          </w:p>
        </w:tc>
        <w:tc>
          <w:tcPr>
            <w:tcW w:w="1914" w:type="dxa"/>
          </w:tcPr>
          <w:p w:rsidR="00A85B91" w:rsidRDefault="00A85B91" w:rsidP="007D7D7F">
            <w:r>
              <w:t>42.4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2597.29</w:t>
            </w:r>
          </w:p>
        </w:tc>
        <w:tc>
          <w:tcPr>
            <w:tcW w:w="1915" w:type="dxa"/>
          </w:tcPr>
          <w:p w:rsidR="00A85B91" w:rsidRDefault="00A85B91" w:rsidP="007D7D7F">
            <w:r>
              <w:t>-4846.72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406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2561.63</w:t>
            </w:r>
          </w:p>
        </w:tc>
        <w:tc>
          <w:tcPr>
            <w:tcW w:w="1915" w:type="dxa"/>
          </w:tcPr>
          <w:p w:rsidR="00A85B91" w:rsidRDefault="00A85B91" w:rsidP="007D7D7F">
            <w:r>
              <w:t>-4823.8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407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2561.14</w:t>
            </w:r>
          </w:p>
        </w:tc>
        <w:tc>
          <w:tcPr>
            <w:tcW w:w="1915" w:type="dxa"/>
          </w:tcPr>
          <w:p w:rsidR="00A85B91" w:rsidRDefault="00A85B91" w:rsidP="007D7D7F">
            <w:r>
              <w:t>-4823.4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408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2560.71</w:t>
            </w:r>
          </w:p>
        </w:tc>
        <w:tc>
          <w:tcPr>
            <w:tcW w:w="1915" w:type="dxa"/>
          </w:tcPr>
          <w:p w:rsidR="00A85B91" w:rsidRDefault="00A85B91" w:rsidP="007D7D7F">
            <w:r>
              <w:t>-4822.94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409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2560.34</w:t>
            </w:r>
          </w:p>
        </w:tc>
        <w:tc>
          <w:tcPr>
            <w:tcW w:w="1915" w:type="dxa"/>
          </w:tcPr>
          <w:p w:rsidR="00A85B91" w:rsidRDefault="00A85B91" w:rsidP="007D7D7F">
            <w:r>
              <w:t>-4822.43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410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2560.04</w:t>
            </w:r>
          </w:p>
        </w:tc>
        <w:tc>
          <w:tcPr>
            <w:tcW w:w="1915" w:type="dxa"/>
          </w:tcPr>
          <w:p w:rsidR="00A85B91" w:rsidRDefault="00A85B91" w:rsidP="007D7D7F">
            <w:r>
              <w:t>-4821.88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411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2559.81</w:t>
            </w:r>
          </w:p>
        </w:tc>
        <w:tc>
          <w:tcPr>
            <w:tcW w:w="1915" w:type="dxa"/>
          </w:tcPr>
          <w:p w:rsidR="00A85B91" w:rsidRDefault="00A85B91" w:rsidP="007D7D7F">
            <w:r>
              <w:t>-4821.3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412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2559.65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-4820.69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413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2559.57</w:t>
            </w:r>
          </w:p>
        </w:tc>
        <w:tc>
          <w:tcPr>
            <w:tcW w:w="1915" w:type="dxa"/>
          </w:tcPr>
          <w:p w:rsidR="00A85B91" w:rsidRDefault="00A85B91" w:rsidP="007D7D7F">
            <w:r>
              <w:t>-4820.06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414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2559.57</w:t>
            </w:r>
          </w:p>
        </w:tc>
        <w:tc>
          <w:tcPr>
            <w:tcW w:w="1915" w:type="dxa"/>
          </w:tcPr>
          <w:p w:rsidR="00A85B91" w:rsidRDefault="00A85B91" w:rsidP="007D7D7F">
            <w:r>
              <w:t>-4819.44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415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2559.65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-4818.81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416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2559.81</w:t>
            </w:r>
          </w:p>
        </w:tc>
        <w:tc>
          <w:tcPr>
            <w:tcW w:w="1915" w:type="dxa"/>
          </w:tcPr>
          <w:p w:rsidR="00A85B91" w:rsidRDefault="00A85B91" w:rsidP="007D7D7F">
            <w:r>
              <w:t>-4818.21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417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2560.04</w:t>
            </w:r>
          </w:p>
        </w:tc>
        <w:tc>
          <w:tcPr>
            <w:tcW w:w="1915" w:type="dxa"/>
          </w:tcPr>
          <w:p w:rsidR="00A85B91" w:rsidRDefault="00A85B91" w:rsidP="007D7D7F">
            <w:r>
              <w:t>-4817.62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418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2560.34</w:t>
            </w:r>
          </w:p>
        </w:tc>
        <w:tc>
          <w:tcPr>
            <w:tcW w:w="1915" w:type="dxa"/>
          </w:tcPr>
          <w:p w:rsidR="00A85B91" w:rsidRDefault="00A85B91" w:rsidP="007D7D7F">
            <w:r>
              <w:t>-4817.07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419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2560.71</w:t>
            </w:r>
          </w:p>
        </w:tc>
        <w:tc>
          <w:tcPr>
            <w:tcW w:w="1915" w:type="dxa"/>
          </w:tcPr>
          <w:p w:rsidR="00A85B91" w:rsidRDefault="00A85B91" w:rsidP="007D7D7F">
            <w:r>
              <w:t>-4816.56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420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2561.14</w:t>
            </w:r>
          </w:p>
        </w:tc>
        <w:tc>
          <w:tcPr>
            <w:tcW w:w="1915" w:type="dxa"/>
          </w:tcPr>
          <w:p w:rsidR="00A85B91" w:rsidRDefault="00A85B91" w:rsidP="007D7D7F">
            <w:r>
              <w:t>-4816.11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421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2561.63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422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2562.16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423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2562.72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424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2563.32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425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0.63</w:t>
            </w:r>
          </w:p>
        </w:tc>
        <w:tc>
          <w:tcPr>
            <w:tcW w:w="1914" w:type="dxa"/>
          </w:tcPr>
          <w:p w:rsidR="00A85B91" w:rsidRDefault="00A85B91" w:rsidP="007D7D7F">
            <w:r>
              <w:t>2563.94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-4814.79</w:t>
            </w:r>
          </w:p>
        </w:tc>
      </w:tr>
    </w:tbl>
    <w:p w:rsidR="00005DB3" w:rsidRPr="00A43F2A" w:rsidRDefault="00005DB3" w:rsidP="00263876">
      <w:pPr>
        <w:jc w:val="center"/>
        <w:rPr>
          <w:b/>
          <w:color w:val="FF0000"/>
        </w:rPr>
      </w:pPr>
    </w:p>
    <w:p w:rsidR="00005DB3" w:rsidRPr="00A85B91" w:rsidRDefault="00005DB3" w:rsidP="00263876">
      <w:pPr>
        <w:jc w:val="center"/>
        <w:rPr>
          <w:b/>
          <w:sz w:val="28"/>
          <w:szCs w:val="28"/>
        </w:rPr>
      </w:pPr>
      <w:r w:rsidRPr="00A85B91">
        <w:rPr>
          <w:b/>
          <w:sz w:val="28"/>
          <w:szCs w:val="28"/>
        </w:rPr>
        <w:lastRenderedPageBreak/>
        <w:t>Охранная зона сетей связи (</w:t>
      </w:r>
      <w:proofErr w:type="gramStart"/>
      <w:r w:rsidRPr="00A85B91">
        <w:rPr>
          <w:b/>
          <w:sz w:val="28"/>
          <w:szCs w:val="28"/>
        </w:rPr>
        <w:t>планируемый</w:t>
      </w:r>
      <w:proofErr w:type="gramEnd"/>
      <w:r w:rsidRPr="00A85B91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Pr="001B152A" w:rsidRDefault="00A85B91" w:rsidP="007D7D7F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A85B91" w:rsidRPr="001B152A" w:rsidRDefault="00A85B91" w:rsidP="007D7D7F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A85B91" w:rsidRPr="001B152A" w:rsidRDefault="00A85B91" w:rsidP="007D7D7F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A85B91" w:rsidRPr="001B152A" w:rsidRDefault="00A85B91" w:rsidP="007D7D7F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A85B91" w:rsidRPr="001B152A" w:rsidRDefault="00A85B91" w:rsidP="007D7D7F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2338.12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2338.37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2338.61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2338.83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</w:t>
            </w:r>
          </w:p>
        </w:tc>
        <w:tc>
          <w:tcPr>
            <w:tcW w:w="1914" w:type="dxa"/>
          </w:tcPr>
          <w:p w:rsidR="00A85B91" w:rsidRDefault="00A85B91" w:rsidP="007D7D7F">
            <w:r>
              <w:t>323° 37'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24.13</w:t>
            </w:r>
          </w:p>
        </w:tc>
        <w:tc>
          <w:tcPr>
            <w:tcW w:w="1914" w:type="dxa"/>
          </w:tcPr>
          <w:p w:rsidR="00A85B91" w:rsidRDefault="00A85B91" w:rsidP="007D7D7F">
            <w:r>
              <w:t>2339.05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2358.47</w:t>
            </w:r>
          </w:p>
        </w:tc>
        <w:tc>
          <w:tcPr>
            <w:tcW w:w="1915" w:type="dxa"/>
          </w:tcPr>
          <w:p w:rsidR="00A85B91" w:rsidRDefault="00A85B91" w:rsidP="007D7D7F">
            <w:r>
              <w:t>-4757.89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2358.67</w:t>
            </w:r>
          </w:p>
        </w:tc>
        <w:tc>
          <w:tcPr>
            <w:tcW w:w="1915" w:type="dxa"/>
          </w:tcPr>
          <w:p w:rsidR="00A85B91" w:rsidRDefault="00A85B91" w:rsidP="007D7D7F">
            <w:r>
              <w:t>-4758.05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2358.84</w:t>
            </w:r>
          </w:p>
        </w:tc>
        <w:tc>
          <w:tcPr>
            <w:tcW w:w="1915" w:type="dxa"/>
          </w:tcPr>
          <w:p w:rsidR="00A85B91" w:rsidRDefault="00A85B91" w:rsidP="007D7D7F">
            <w:r>
              <w:t>-4758.23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</w:t>
            </w:r>
          </w:p>
        </w:tc>
        <w:tc>
          <w:tcPr>
            <w:tcW w:w="1914" w:type="dxa"/>
          </w:tcPr>
          <w:p w:rsidR="00A85B91" w:rsidRDefault="00A85B91" w:rsidP="007D7D7F">
            <w:r>
              <w:t>300°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44.9</w:t>
            </w:r>
          </w:p>
        </w:tc>
        <w:tc>
          <w:tcPr>
            <w:tcW w:w="1914" w:type="dxa"/>
          </w:tcPr>
          <w:p w:rsidR="00A85B91" w:rsidRDefault="00A85B91" w:rsidP="007D7D7F">
            <w:r>
              <w:t>2358.99</w:t>
            </w:r>
          </w:p>
        </w:tc>
        <w:tc>
          <w:tcPr>
            <w:tcW w:w="1915" w:type="dxa"/>
          </w:tcPr>
          <w:p w:rsidR="00A85B91" w:rsidRDefault="00A85B91" w:rsidP="007D7D7F">
            <w:r>
              <w:t>-4758.44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</w:t>
            </w:r>
          </w:p>
        </w:tc>
        <w:tc>
          <w:tcPr>
            <w:tcW w:w="1914" w:type="dxa"/>
          </w:tcPr>
          <w:p w:rsidR="00A85B91" w:rsidRDefault="00A85B91" w:rsidP="007D7D7F">
            <w:r>
              <w:t>308° 29'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0</w:t>
            </w:r>
          </w:p>
        </w:tc>
        <w:tc>
          <w:tcPr>
            <w:tcW w:w="1914" w:type="dxa"/>
          </w:tcPr>
          <w:p w:rsidR="00A85B91" w:rsidRDefault="00A85B91" w:rsidP="007D7D7F">
            <w:r>
              <w:t>2382.07</w:t>
            </w:r>
          </w:p>
        </w:tc>
        <w:tc>
          <w:tcPr>
            <w:tcW w:w="1915" w:type="dxa"/>
          </w:tcPr>
          <w:p w:rsidR="00A85B91" w:rsidRDefault="00A85B91" w:rsidP="007D7D7F">
            <w:r>
              <w:t>-4796.94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</w:t>
            </w:r>
          </w:p>
        </w:tc>
        <w:tc>
          <w:tcPr>
            <w:tcW w:w="1914" w:type="dxa"/>
          </w:tcPr>
          <w:p w:rsidR="00A85B91" w:rsidRDefault="00A85B91" w:rsidP="007D7D7F">
            <w:r>
              <w:t>297° 55'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0</w:t>
            </w:r>
          </w:p>
        </w:tc>
        <w:tc>
          <w:tcPr>
            <w:tcW w:w="1914" w:type="dxa"/>
          </w:tcPr>
          <w:p w:rsidR="00A85B91" w:rsidRDefault="00A85B91" w:rsidP="007D7D7F">
            <w:r>
              <w:t>2382.07</w:t>
            </w:r>
          </w:p>
        </w:tc>
        <w:tc>
          <w:tcPr>
            <w:tcW w:w="1915" w:type="dxa"/>
          </w:tcPr>
          <w:p w:rsidR="00A85B91" w:rsidRDefault="00A85B91" w:rsidP="007D7D7F">
            <w:r>
              <w:t>-4796.94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</w:t>
            </w:r>
          </w:p>
        </w:tc>
        <w:tc>
          <w:tcPr>
            <w:tcW w:w="1914" w:type="dxa"/>
          </w:tcPr>
          <w:p w:rsidR="00A85B91" w:rsidRDefault="00A85B91" w:rsidP="007D7D7F">
            <w:r>
              <w:t>300°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159.45</w:t>
            </w:r>
          </w:p>
        </w:tc>
        <w:tc>
          <w:tcPr>
            <w:tcW w:w="1914" w:type="dxa"/>
          </w:tcPr>
          <w:p w:rsidR="00A85B91" w:rsidRDefault="00A85B91" w:rsidP="007D7D7F">
            <w:r>
              <w:t>2382.07</w:t>
            </w:r>
          </w:p>
        </w:tc>
        <w:tc>
          <w:tcPr>
            <w:tcW w:w="1915" w:type="dxa"/>
          </w:tcPr>
          <w:p w:rsidR="00A85B91" w:rsidRDefault="00A85B91" w:rsidP="007D7D7F">
            <w:r>
              <w:t>-4796.95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</w:t>
            </w:r>
          </w:p>
        </w:tc>
        <w:tc>
          <w:tcPr>
            <w:tcW w:w="1914" w:type="dxa"/>
          </w:tcPr>
          <w:p w:rsidR="00A85B91" w:rsidRDefault="00A85B91" w:rsidP="007D7D7F">
            <w:r>
              <w:t>26° 56'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117.58</w:t>
            </w:r>
          </w:p>
        </w:tc>
        <w:tc>
          <w:tcPr>
            <w:tcW w:w="1914" w:type="dxa"/>
          </w:tcPr>
          <w:p w:rsidR="00A85B91" w:rsidRDefault="00A85B91" w:rsidP="007D7D7F">
            <w:r>
              <w:t>2464.05</w:t>
            </w:r>
          </w:p>
        </w:tc>
        <w:tc>
          <w:tcPr>
            <w:tcW w:w="1915" w:type="dxa"/>
          </w:tcPr>
          <w:p w:rsidR="00A85B91" w:rsidRDefault="00A85B91" w:rsidP="007D7D7F">
            <w:r>
              <w:t>-4933.7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</w:t>
            </w:r>
          </w:p>
        </w:tc>
        <w:tc>
          <w:tcPr>
            <w:tcW w:w="1914" w:type="dxa"/>
          </w:tcPr>
          <w:p w:rsidR="00A85B91" w:rsidRDefault="00A85B91" w:rsidP="007D7D7F">
            <w:r>
              <w:t>58° 4' 31''</w:t>
            </w:r>
          </w:p>
        </w:tc>
        <w:tc>
          <w:tcPr>
            <w:tcW w:w="1914" w:type="dxa"/>
          </w:tcPr>
          <w:p w:rsidR="00A85B91" w:rsidRDefault="00A85B91" w:rsidP="007D7D7F">
            <w:r>
              <w:t>48.33</w:t>
            </w:r>
          </w:p>
        </w:tc>
        <w:tc>
          <w:tcPr>
            <w:tcW w:w="1914" w:type="dxa"/>
          </w:tcPr>
          <w:p w:rsidR="00A85B91" w:rsidRDefault="00A85B91" w:rsidP="007D7D7F">
            <w:r>
              <w:t>2568.87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-4880.42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4' 4''</w:t>
            </w:r>
          </w:p>
        </w:tc>
        <w:tc>
          <w:tcPr>
            <w:tcW w:w="1914" w:type="dxa"/>
          </w:tcPr>
          <w:p w:rsidR="00A85B91" w:rsidRDefault="00A85B91" w:rsidP="007D7D7F">
            <w:r>
              <w:t>51.55</w:t>
            </w:r>
          </w:p>
        </w:tc>
        <w:tc>
          <w:tcPr>
            <w:tcW w:w="1914" w:type="dxa"/>
          </w:tcPr>
          <w:p w:rsidR="00A85B91" w:rsidRDefault="00A85B91" w:rsidP="007D7D7F">
            <w:r>
              <w:t>2594.42</w:t>
            </w:r>
          </w:p>
        </w:tc>
        <w:tc>
          <w:tcPr>
            <w:tcW w:w="1915" w:type="dxa"/>
          </w:tcPr>
          <w:p w:rsidR="00A85B91" w:rsidRDefault="00A85B91" w:rsidP="007D7D7F">
            <w:r>
              <w:t>-4839.4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2551.16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-4811.38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-4811.22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2550.79</w:t>
            </w:r>
          </w:p>
        </w:tc>
        <w:tc>
          <w:tcPr>
            <w:tcW w:w="1915" w:type="dxa"/>
          </w:tcPr>
          <w:p w:rsidR="00A85B91" w:rsidRDefault="00A85B91" w:rsidP="007D7D7F">
            <w:r>
              <w:t>-4811.03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-4810.83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2550.53</w:t>
            </w:r>
          </w:p>
        </w:tc>
        <w:tc>
          <w:tcPr>
            <w:tcW w:w="1915" w:type="dxa"/>
          </w:tcPr>
          <w:p w:rsidR="00A85B91" w:rsidRDefault="00A85B91" w:rsidP="007D7D7F">
            <w:r>
              <w:t>-4810.61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2550.43</w:t>
            </w:r>
          </w:p>
        </w:tc>
        <w:tc>
          <w:tcPr>
            <w:tcW w:w="1915" w:type="dxa"/>
          </w:tcPr>
          <w:p w:rsidR="00A85B91" w:rsidRDefault="00A85B91" w:rsidP="007D7D7F">
            <w:r>
              <w:t>-4810.38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2550.37</w:t>
            </w:r>
          </w:p>
        </w:tc>
        <w:tc>
          <w:tcPr>
            <w:tcW w:w="1915" w:type="dxa"/>
          </w:tcPr>
          <w:p w:rsidR="00A85B91" w:rsidRDefault="00A85B91" w:rsidP="007D7D7F">
            <w:r>
              <w:t>-4810.13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2550.34</w:t>
            </w:r>
          </w:p>
        </w:tc>
        <w:tc>
          <w:tcPr>
            <w:tcW w:w="1915" w:type="dxa"/>
          </w:tcPr>
          <w:p w:rsidR="00A85B91" w:rsidRDefault="00A85B91" w:rsidP="007D7D7F">
            <w:r>
              <w:t>-4809.88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2550.34</w:t>
            </w:r>
          </w:p>
        </w:tc>
        <w:tc>
          <w:tcPr>
            <w:tcW w:w="1915" w:type="dxa"/>
          </w:tcPr>
          <w:p w:rsidR="00A85B91" w:rsidRDefault="00A85B91" w:rsidP="007D7D7F">
            <w:r>
              <w:t>-4809.63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2550.37</w:t>
            </w:r>
          </w:p>
        </w:tc>
        <w:tc>
          <w:tcPr>
            <w:tcW w:w="1915" w:type="dxa"/>
          </w:tcPr>
          <w:p w:rsidR="00A85B91" w:rsidRDefault="00A85B91" w:rsidP="007D7D7F">
            <w:r>
              <w:t>-4809.38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2550.43</w:t>
            </w:r>
          </w:p>
        </w:tc>
        <w:tc>
          <w:tcPr>
            <w:tcW w:w="1915" w:type="dxa"/>
          </w:tcPr>
          <w:p w:rsidR="00A85B91" w:rsidRDefault="00A85B91" w:rsidP="007D7D7F">
            <w:r>
              <w:t>-4809.14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2550.53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-4808.69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2550.79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2551.16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2551.37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2551.6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2551.84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2552.08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-4807.77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2552.34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2552.59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-4807.77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2552.83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2553.07</w:t>
            </w:r>
          </w:p>
        </w:tc>
        <w:tc>
          <w:tcPr>
            <w:tcW w:w="1915" w:type="dxa"/>
          </w:tcPr>
          <w:p w:rsidR="00A85B91" w:rsidRDefault="00A85B91" w:rsidP="007D7D7F">
            <w:r>
              <w:t>-4807.9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2553.3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4' 4''</w:t>
            </w:r>
          </w:p>
        </w:tc>
        <w:tc>
          <w:tcPr>
            <w:tcW w:w="1914" w:type="dxa"/>
          </w:tcPr>
          <w:p w:rsidR="00A85B91" w:rsidRDefault="00A85B91" w:rsidP="007D7D7F">
            <w:r>
              <w:t>53.4</w:t>
            </w:r>
          </w:p>
        </w:tc>
        <w:tc>
          <w:tcPr>
            <w:tcW w:w="1914" w:type="dxa"/>
          </w:tcPr>
          <w:p w:rsidR="00A85B91" w:rsidRDefault="00A85B91" w:rsidP="007D7D7F">
            <w:r>
              <w:t>2553.51</w:t>
            </w:r>
          </w:p>
        </w:tc>
        <w:tc>
          <w:tcPr>
            <w:tcW w:w="1915" w:type="dxa"/>
          </w:tcPr>
          <w:p w:rsidR="00A85B91" w:rsidRDefault="00A85B91" w:rsidP="007D7D7F">
            <w:r>
              <w:t>-4808.14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-4837.17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2598.53</w:t>
            </w:r>
          </w:p>
        </w:tc>
        <w:tc>
          <w:tcPr>
            <w:tcW w:w="1915" w:type="dxa"/>
          </w:tcPr>
          <w:p w:rsidR="00A85B91" w:rsidRDefault="00A85B91" w:rsidP="007D7D7F">
            <w:r>
              <w:t>-4837.33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2598.7</w:t>
            </w:r>
          </w:p>
        </w:tc>
        <w:tc>
          <w:tcPr>
            <w:tcW w:w="1915" w:type="dxa"/>
          </w:tcPr>
          <w:p w:rsidR="00A85B91" w:rsidRDefault="00A85B91" w:rsidP="007D7D7F">
            <w:r>
              <w:t>-4837.52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-4837.72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-4837.94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48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-4838.17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49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2599.12</w:t>
            </w:r>
          </w:p>
        </w:tc>
        <w:tc>
          <w:tcPr>
            <w:tcW w:w="1915" w:type="dxa"/>
          </w:tcPr>
          <w:p w:rsidR="00A85B91" w:rsidRDefault="00A85B91" w:rsidP="007D7D7F">
            <w:r>
              <w:t>-4838.42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50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2599.15</w:t>
            </w:r>
          </w:p>
        </w:tc>
        <w:tc>
          <w:tcPr>
            <w:tcW w:w="1915" w:type="dxa"/>
          </w:tcPr>
          <w:p w:rsidR="00A85B91" w:rsidRDefault="00A85B91" w:rsidP="007D7D7F">
            <w:r>
              <w:t>-4838.67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51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2599.15</w:t>
            </w:r>
          </w:p>
        </w:tc>
        <w:tc>
          <w:tcPr>
            <w:tcW w:w="1915" w:type="dxa"/>
          </w:tcPr>
          <w:p w:rsidR="00A85B91" w:rsidRDefault="00A85B91" w:rsidP="007D7D7F">
            <w:r>
              <w:t>-4838.92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52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2599.12</w:t>
            </w:r>
          </w:p>
        </w:tc>
        <w:tc>
          <w:tcPr>
            <w:tcW w:w="1915" w:type="dxa"/>
          </w:tcPr>
          <w:p w:rsidR="00A85B91" w:rsidRDefault="00A85B91" w:rsidP="007D7D7F">
            <w:r>
              <w:t>-4839.17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53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2599.06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-4839.41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54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-4839.64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55</w:t>
            </w:r>
          </w:p>
        </w:tc>
        <w:tc>
          <w:tcPr>
            <w:tcW w:w="1914" w:type="dxa"/>
          </w:tcPr>
          <w:p w:rsidR="00A85B91" w:rsidRDefault="00A85B91" w:rsidP="007D7D7F">
            <w:r>
              <w:t>238° 4' 31''</w:t>
            </w:r>
          </w:p>
        </w:tc>
        <w:tc>
          <w:tcPr>
            <w:tcW w:w="1914" w:type="dxa"/>
          </w:tcPr>
          <w:p w:rsidR="00A85B91" w:rsidRDefault="00A85B91" w:rsidP="007D7D7F">
            <w:r>
              <w:t>50.84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-4839.86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56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-4883.02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57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2571.81</w:t>
            </w:r>
          </w:p>
        </w:tc>
        <w:tc>
          <w:tcPr>
            <w:tcW w:w="1915" w:type="dxa"/>
          </w:tcPr>
          <w:p w:rsidR="00A85B91" w:rsidRDefault="00A85B91" w:rsidP="007D7D7F">
            <w:r>
              <w:t>-4883.22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58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-4883.4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59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2571.45</w:t>
            </w:r>
          </w:p>
        </w:tc>
        <w:tc>
          <w:tcPr>
            <w:tcW w:w="1915" w:type="dxa"/>
          </w:tcPr>
          <w:p w:rsidR="00A85B91" w:rsidRDefault="00A85B91" w:rsidP="007D7D7F">
            <w:r>
              <w:t>-4883.56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60</w:t>
            </w:r>
          </w:p>
        </w:tc>
        <w:tc>
          <w:tcPr>
            <w:tcW w:w="1914" w:type="dxa"/>
          </w:tcPr>
          <w:p w:rsidR="00A85B91" w:rsidRDefault="00A85B91" w:rsidP="007D7D7F">
            <w:r>
              <w:t>206° 56'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117.93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2571.24</w:t>
            </w:r>
          </w:p>
        </w:tc>
        <w:tc>
          <w:tcPr>
            <w:tcW w:w="1915" w:type="dxa"/>
          </w:tcPr>
          <w:p w:rsidR="00A85B91" w:rsidRDefault="00A85B91" w:rsidP="007D7D7F">
            <w:r>
              <w:t>-4883.7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61</w:t>
            </w:r>
          </w:p>
        </w:tc>
        <w:tc>
          <w:tcPr>
            <w:tcW w:w="1914" w:type="dxa"/>
          </w:tcPr>
          <w:p w:rsidR="00A85B91" w:rsidRDefault="00A85B91" w:rsidP="007D7D7F">
            <w:r>
              <w:t>300°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51.18</w:t>
            </w:r>
          </w:p>
        </w:tc>
        <w:tc>
          <w:tcPr>
            <w:tcW w:w="1914" w:type="dxa"/>
          </w:tcPr>
          <w:p w:rsidR="00A85B91" w:rsidRDefault="00A85B91" w:rsidP="007D7D7F">
            <w:r>
              <w:t>2466.11</w:t>
            </w:r>
          </w:p>
        </w:tc>
        <w:tc>
          <w:tcPr>
            <w:tcW w:w="1915" w:type="dxa"/>
          </w:tcPr>
          <w:p w:rsidR="00A85B91" w:rsidRDefault="00A85B91" w:rsidP="007D7D7F">
            <w:r>
              <w:t>-4937.14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62</w:t>
            </w:r>
          </w:p>
        </w:tc>
        <w:tc>
          <w:tcPr>
            <w:tcW w:w="1914" w:type="dxa"/>
          </w:tcPr>
          <w:p w:rsidR="00A85B91" w:rsidRDefault="00A85B91" w:rsidP="007D7D7F">
            <w:r>
              <w:t>357° 36' 41''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18.64</w:t>
            </w:r>
          </w:p>
        </w:tc>
        <w:tc>
          <w:tcPr>
            <w:tcW w:w="1914" w:type="dxa"/>
          </w:tcPr>
          <w:p w:rsidR="00A85B91" w:rsidRDefault="00A85B91" w:rsidP="007D7D7F">
            <w:r>
              <w:t>2492.43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63</w:t>
            </w:r>
          </w:p>
        </w:tc>
        <w:tc>
          <w:tcPr>
            <w:tcW w:w="1914" w:type="dxa"/>
          </w:tcPr>
          <w:p w:rsidR="00A85B91" w:rsidRDefault="00A85B91" w:rsidP="007D7D7F">
            <w:r>
              <w:t>0° 34'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59.04</w:t>
            </w:r>
          </w:p>
        </w:tc>
        <w:tc>
          <w:tcPr>
            <w:tcW w:w="1914" w:type="dxa"/>
          </w:tcPr>
          <w:p w:rsidR="00A85B91" w:rsidRDefault="00A85B91" w:rsidP="007D7D7F">
            <w:r>
              <w:t>2511.06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64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2570.09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-4981.23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65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2570.35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66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2570.59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67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2570.83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68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69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2571.27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70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2571.46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-4981.77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71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-4981.96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72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2571.78</w:t>
            </w:r>
          </w:p>
        </w:tc>
        <w:tc>
          <w:tcPr>
            <w:tcW w:w="1915" w:type="dxa"/>
          </w:tcPr>
          <w:p w:rsidR="00A85B91" w:rsidRDefault="00A85B91" w:rsidP="007D7D7F">
            <w:r>
              <w:t>-4982.16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73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2571.9</w:t>
            </w:r>
          </w:p>
        </w:tc>
        <w:tc>
          <w:tcPr>
            <w:tcW w:w="1915" w:type="dxa"/>
          </w:tcPr>
          <w:p w:rsidR="00A85B91" w:rsidRDefault="00A85B91" w:rsidP="007D7D7F">
            <w:r>
              <w:t>-4982.38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74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2572</w:t>
            </w:r>
          </w:p>
        </w:tc>
        <w:tc>
          <w:tcPr>
            <w:tcW w:w="1915" w:type="dxa"/>
          </w:tcPr>
          <w:p w:rsidR="00A85B91" w:rsidRDefault="00A85B91" w:rsidP="007D7D7F">
            <w:r>
              <w:t>-4982.61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75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-4982.86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76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1'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16.07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2572.09</w:t>
            </w:r>
          </w:p>
        </w:tc>
        <w:tc>
          <w:tcPr>
            <w:tcW w:w="1915" w:type="dxa"/>
          </w:tcPr>
          <w:p w:rsidR="00A85B91" w:rsidRDefault="00A85B91" w:rsidP="007D7D7F">
            <w:r>
              <w:t>-4983.1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77</w:t>
            </w:r>
          </w:p>
        </w:tc>
        <w:tc>
          <w:tcPr>
            <w:tcW w:w="1914" w:type="dxa"/>
          </w:tcPr>
          <w:p w:rsidR="00A85B91" w:rsidRDefault="00A85B91" w:rsidP="007D7D7F">
            <w:r>
              <w:t>0° 8' 25''</w:t>
            </w:r>
          </w:p>
        </w:tc>
        <w:tc>
          <w:tcPr>
            <w:tcW w:w="1914" w:type="dxa"/>
          </w:tcPr>
          <w:p w:rsidR="00A85B91" w:rsidRDefault="00A85B91" w:rsidP="007D7D7F">
            <w:r>
              <w:t>103.1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</w:t>
            </w:r>
          </w:p>
        </w:tc>
        <w:tc>
          <w:tcPr>
            <w:tcW w:w="1915" w:type="dxa"/>
          </w:tcPr>
          <w:p w:rsidR="00A85B91" w:rsidRDefault="00A85B91" w:rsidP="007D7D7F">
            <w:r>
              <w:t>-4999.17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78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32.53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</w:t>
            </w:r>
          </w:p>
        </w:tc>
        <w:tc>
          <w:tcPr>
            <w:tcW w:w="1915" w:type="dxa"/>
          </w:tcPr>
          <w:p w:rsidR="00A85B91" w:rsidRDefault="00A85B91" w:rsidP="007D7D7F">
            <w:r>
              <w:t>-4998.92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79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</w:t>
            </w:r>
          </w:p>
        </w:tc>
        <w:tc>
          <w:tcPr>
            <w:tcW w:w="1915" w:type="dxa"/>
          </w:tcPr>
          <w:p w:rsidR="00A85B91" w:rsidRDefault="00A85B91" w:rsidP="007D7D7F">
            <w:r>
              <w:t>-4966.39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80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2675.23</w:t>
            </w:r>
          </w:p>
        </w:tc>
        <w:tc>
          <w:tcPr>
            <w:tcW w:w="1915" w:type="dxa"/>
          </w:tcPr>
          <w:p w:rsidR="00A85B91" w:rsidRDefault="00A85B91" w:rsidP="007D7D7F">
            <w:r>
              <w:t>-4966.14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81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2675.29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82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2675.39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83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2675.51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84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-4965.24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85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2675.83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86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2676.02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87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2676.23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88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2676.46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89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2676.7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90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2676.94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91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2677.19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92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2677.45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93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2677.69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94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95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96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2678.37</w:t>
            </w:r>
          </w:p>
        </w:tc>
        <w:tc>
          <w:tcPr>
            <w:tcW w:w="1915" w:type="dxa"/>
          </w:tcPr>
          <w:p w:rsidR="00A85B91" w:rsidRDefault="00A85B91" w:rsidP="007D7D7F">
            <w:r>
              <w:t>-4964.9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97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98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2678.74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-4965.24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99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2678.88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100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101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</w:t>
            </w:r>
          </w:p>
        </w:tc>
        <w:tc>
          <w:tcPr>
            <w:tcW w:w="1915" w:type="dxa"/>
          </w:tcPr>
          <w:p w:rsidR="00A85B91" w:rsidRDefault="00A85B91" w:rsidP="007D7D7F">
            <w:r>
              <w:t>-4965.9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102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-4966.14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103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34.4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2679.19</w:t>
            </w:r>
          </w:p>
        </w:tc>
        <w:tc>
          <w:tcPr>
            <w:tcW w:w="1915" w:type="dxa"/>
          </w:tcPr>
          <w:p w:rsidR="00A85B91" w:rsidRDefault="00A85B91" w:rsidP="007D7D7F">
            <w:r>
              <w:t>-4966.39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-5000.79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105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31.01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-5001.04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106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107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108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2679.1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109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-5032.78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110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111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112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2678.56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113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114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2678.16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-5033.68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115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116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117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2677.45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118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2677.19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119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120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2676.7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121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122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-5033.68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123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2676.02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124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125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126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-5033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127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2675.39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-5032.78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128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2675.29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129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130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29.14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</w:t>
            </w:r>
          </w:p>
        </w:tc>
        <w:tc>
          <w:tcPr>
            <w:tcW w:w="1915" w:type="dxa"/>
          </w:tcPr>
          <w:p w:rsidR="00A85B91" w:rsidRDefault="00A85B91" w:rsidP="007D7D7F">
            <w:r>
              <w:t>-5032.06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131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8' 25''</w:t>
            </w:r>
          </w:p>
        </w:tc>
        <w:tc>
          <w:tcPr>
            <w:tcW w:w="1914" w:type="dxa"/>
          </w:tcPr>
          <w:p w:rsidR="00A85B91" w:rsidRDefault="00A85B91" w:rsidP="007D7D7F">
            <w:r>
              <w:t>103.1</w:t>
            </w:r>
          </w:p>
        </w:tc>
        <w:tc>
          <w:tcPr>
            <w:tcW w:w="1914" w:type="dxa"/>
          </w:tcPr>
          <w:p w:rsidR="00A85B91" w:rsidRDefault="00A85B91" w:rsidP="007D7D7F">
            <w:r>
              <w:t>2675.2</w:t>
            </w:r>
          </w:p>
        </w:tc>
        <w:tc>
          <w:tcPr>
            <w:tcW w:w="1915" w:type="dxa"/>
          </w:tcPr>
          <w:p w:rsidR="00A85B91" w:rsidRDefault="00A85B91" w:rsidP="007D7D7F">
            <w:r>
              <w:t>-5002.92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132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1'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22.36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</w:t>
            </w:r>
          </w:p>
        </w:tc>
        <w:tc>
          <w:tcPr>
            <w:tcW w:w="1915" w:type="dxa"/>
          </w:tcPr>
          <w:p w:rsidR="00A85B91" w:rsidRDefault="00A85B91" w:rsidP="007D7D7F">
            <w:r>
              <w:t>-5003.17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133</w:t>
            </w:r>
          </w:p>
        </w:tc>
        <w:tc>
          <w:tcPr>
            <w:tcW w:w="1914" w:type="dxa"/>
          </w:tcPr>
          <w:p w:rsidR="00A85B91" w:rsidRDefault="00A85B91" w:rsidP="007D7D7F">
            <w:r>
              <w:t>285° 51'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0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135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1'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82.79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136</w:t>
            </w:r>
          </w:p>
        </w:tc>
        <w:tc>
          <w:tcPr>
            <w:tcW w:w="1914" w:type="dxa"/>
          </w:tcPr>
          <w:p w:rsidR="00A85B91" w:rsidRDefault="00A85B91" w:rsidP="007D7D7F">
            <w:r>
              <w:t>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18.33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137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2590.49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138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139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140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141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142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2591.67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143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2591.86</w:t>
            </w:r>
          </w:p>
        </w:tc>
        <w:tc>
          <w:tcPr>
            <w:tcW w:w="1915" w:type="dxa"/>
          </w:tcPr>
          <w:p w:rsidR="00A85B91" w:rsidRDefault="00A85B91" w:rsidP="007D7D7F">
            <w:r>
              <w:t>-5108.87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144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2592.03</w:t>
            </w:r>
          </w:p>
        </w:tc>
        <w:tc>
          <w:tcPr>
            <w:tcW w:w="1915" w:type="dxa"/>
          </w:tcPr>
          <w:p w:rsidR="00A85B91" w:rsidRDefault="00A85B91" w:rsidP="007D7D7F">
            <w:r>
              <w:t>-5109.05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145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-5109.26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146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2592.3</w:t>
            </w:r>
          </w:p>
        </w:tc>
        <w:tc>
          <w:tcPr>
            <w:tcW w:w="1915" w:type="dxa"/>
          </w:tcPr>
          <w:p w:rsidR="00A85B91" w:rsidRDefault="00A85B91" w:rsidP="007D7D7F">
            <w:r>
              <w:t>-5109.48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147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2592.4</w:t>
            </w:r>
          </w:p>
        </w:tc>
        <w:tc>
          <w:tcPr>
            <w:tcW w:w="1915" w:type="dxa"/>
          </w:tcPr>
          <w:p w:rsidR="00A85B91" w:rsidRDefault="00A85B91" w:rsidP="007D7D7F">
            <w:r>
              <w:t>-5109.71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148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-5109.95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149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2592.49</w:t>
            </w:r>
          </w:p>
        </w:tc>
        <w:tc>
          <w:tcPr>
            <w:tcW w:w="1915" w:type="dxa"/>
          </w:tcPr>
          <w:p w:rsidR="00A85B91" w:rsidRDefault="00A85B91" w:rsidP="007D7D7F">
            <w:r>
              <w:t>-5110.2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150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2592.49</w:t>
            </w:r>
          </w:p>
        </w:tc>
        <w:tc>
          <w:tcPr>
            <w:tcW w:w="1915" w:type="dxa"/>
          </w:tcPr>
          <w:p w:rsidR="00A85B91" w:rsidRDefault="00A85B91" w:rsidP="007D7D7F">
            <w:r>
              <w:t>-5110.45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151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-5110.7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152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2592.4</w:t>
            </w:r>
          </w:p>
        </w:tc>
        <w:tc>
          <w:tcPr>
            <w:tcW w:w="1915" w:type="dxa"/>
          </w:tcPr>
          <w:p w:rsidR="00A85B91" w:rsidRDefault="00A85B91" w:rsidP="007D7D7F">
            <w:r>
              <w:t>-5110.95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153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2592.3</w:t>
            </w:r>
          </w:p>
        </w:tc>
        <w:tc>
          <w:tcPr>
            <w:tcW w:w="1915" w:type="dxa"/>
          </w:tcPr>
          <w:p w:rsidR="00A85B91" w:rsidRDefault="00A85B91" w:rsidP="007D7D7F">
            <w:r>
              <w:t>-5111.18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154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-5111.4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155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2592.03</w:t>
            </w:r>
          </w:p>
        </w:tc>
        <w:tc>
          <w:tcPr>
            <w:tcW w:w="1915" w:type="dxa"/>
          </w:tcPr>
          <w:p w:rsidR="00A85B91" w:rsidRDefault="00A85B91" w:rsidP="007D7D7F">
            <w:r>
              <w:t>-5111.6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156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2591.86</w:t>
            </w:r>
          </w:p>
        </w:tc>
        <w:tc>
          <w:tcPr>
            <w:tcW w:w="1915" w:type="dxa"/>
          </w:tcPr>
          <w:p w:rsidR="00A85B91" w:rsidRDefault="00A85B91" w:rsidP="007D7D7F">
            <w:r>
              <w:t>-5111.79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157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2591.67</w:t>
            </w:r>
          </w:p>
        </w:tc>
        <w:tc>
          <w:tcPr>
            <w:tcW w:w="1915" w:type="dxa"/>
          </w:tcPr>
          <w:p w:rsidR="00A85B91" w:rsidRDefault="00A85B91" w:rsidP="007D7D7F">
            <w:r>
              <w:t>-5111.95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158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-5112.08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159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-5112.19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160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-5112.26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161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-5112.31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162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18.33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2590.49</w:t>
            </w:r>
          </w:p>
        </w:tc>
        <w:tc>
          <w:tcPr>
            <w:tcW w:w="1915" w:type="dxa"/>
          </w:tcPr>
          <w:p w:rsidR="00A85B91" w:rsidRDefault="00A85B91" w:rsidP="007D7D7F">
            <w:r>
              <w:t>-5112.33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163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1'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30.04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-5112.33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-5142.37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165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-5142.62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166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-5142.87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167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2572.08</w:t>
            </w:r>
          </w:p>
        </w:tc>
        <w:tc>
          <w:tcPr>
            <w:tcW w:w="1915" w:type="dxa"/>
          </w:tcPr>
          <w:p w:rsidR="00A85B91" w:rsidRDefault="00A85B91" w:rsidP="007D7D7F">
            <w:r>
              <w:t>-5143.11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168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-5143.35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169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-5143.57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170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-5143.77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171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-5143.95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172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173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2571.15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174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-5144.36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175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2570.68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176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2570.43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177</w:t>
            </w:r>
          </w:p>
        </w:tc>
        <w:tc>
          <w:tcPr>
            <w:tcW w:w="1914" w:type="dxa"/>
          </w:tcPr>
          <w:p w:rsidR="00A85B91" w:rsidRDefault="00A85B91" w:rsidP="007D7D7F">
            <w:r>
              <w:t>179° 53' 39''</w:t>
            </w:r>
          </w:p>
        </w:tc>
        <w:tc>
          <w:tcPr>
            <w:tcW w:w="1914" w:type="dxa"/>
          </w:tcPr>
          <w:p w:rsidR="00A85B91" w:rsidRDefault="00A85B91" w:rsidP="007D7D7F">
            <w:r>
              <w:t>19.86</w:t>
            </w:r>
          </w:p>
        </w:tc>
        <w:tc>
          <w:tcPr>
            <w:tcW w:w="1914" w:type="dxa"/>
          </w:tcPr>
          <w:p w:rsidR="00A85B91" w:rsidRDefault="00A85B91" w:rsidP="007D7D7F">
            <w:r>
              <w:t>2570.18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178</w:t>
            </w:r>
          </w:p>
        </w:tc>
        <w:tc>
          <w:tcPr>
            <w:tcW w:w="1914" w:type="dxa"/>
          </w:tcPr>
          <w:p w:rsidR="00A85B91" w:rsidRDefault="00A85B91" w:rsidP="007D7D7F">
            <w:r>
              <w:t>230° 33' 32''</w:t>
            </w:r>
          </w:p>
        </w:tc>
        <w:tc>
          <w:tcPr>
            <w:tcW w:w="1914" w:type="dxa"/>
          </w:tcPr>
          <w:p w:rsidR="00A85B91" w:rsidRDefault="00A85B91" w:rsidP="007D7D7F">
            <w:r>
              <w:t>27.58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2550.32</w:t>
            </w:r>
          </w:p>
        </w:tc>
        <w:tc>
          <w:tcPr>
            <w:tcW w:w="1915" w:type="dxa"/>
          </w:tcPr>
          <w:p w:rsidR="00A85B91" w:rsidRDefault="00A85B91" w:rsidP="007D7D7F">
            <w:r>
              <w:t>-5144.46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179</w:t>
            </w:r>
          </w:p>
        </w:tc>
        <w:tc>
          <w:tcPr>
            <w:tcW w:w="1914" w:type="dxa"/>
          </w:tcPr>
          <w:p w:rsidR="00A85B91" w:rsidRDefault="00A85B91" w:rsidP="007D7D7F">
            <w:r>
              <w:t>323° 2'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20.97</w:t>
            </w:r>
          </w:p>
        </w:tc>
        <w:tc>
          <w:tcPr>
            <w:tcW w:w="1914" w:type="dxa"/>
          </w:tcPr>
          <w:p w:rsidR="00A85B91" w:rsidRDefault="00A85B91" w:rsidP="007D7D7F">
            <w:r>
              <w:t>2532.8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-5165.76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180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-5178.37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181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-5178.53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182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-5178.71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183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2550.07</w:t>
            </w:r>
          </w:p>
        </w:tc>
        <w:tc>
          <w:tcPr>
            <w:tcW w:w="1915" w:type="dxa"/>
          </w:tcPr>
          <w:p w:rsidR="00A85B91" w:rsidRDefault="00A85B91" w:rsidP="007D7D7F">
            <w:r>
              <w:t>-5178.92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184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-5179.14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185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-5179.37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186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-5179.61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187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-5179.86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188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-5180.11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189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-5180.36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190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-5180.61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191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-5180.84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192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2550.07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193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194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195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196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197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198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199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2548.63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200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2548.38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-5181.99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201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2548.13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202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2547.88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203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2547.64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204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2547.41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205</w:t>
            </w:r>
          </w:p>
        </w:tc>
        <w:tc>
          <w:tcPr>
            <w:tcW w:w="1914" w:type="dxa"/>
          </w:tcPr>
          <w:p w:rsidR="00A85B91" w:rsidRDefault="00A85B91" w:rsidP="007D7D7F">
            <w:r>
              <w:t>143° 2'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21.21</w:t>
            </w:r>
          </w:p>
        </w:tc>
        <w:tc>
          <w:tcPr>
            <w:tcW w:w="1914" w:type="dxa"/>
          </w:tcPr>
          <w:p w:rsidR="00A85B91" w:rsidRDefault="00A85B91" w:rsidP="007D7D7F">
            <w:r>
              <w:t>2547.2</w:t>
            </w:r>
          </w:p>
        </w:tc>
        <w:tc>
          <w:tcPr>
            <w:tcW w:w="1915" w:type="dxa"/>
          </w:tcPr>
          <w:p w:rsidR="00A85B91" w:rsidRDefault="00A85B91" w:rsidP="007D7D7F">
            <w:r>
              <w:t>-5181.61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206</w:t>
            </w:r>
          </w:p>
        </w:tc>
        <w:tc>
          <w:tcPr>
            <w:tcW w:w="1914" w:type="dxa"/>
          </w:tcPr>
          <w:p w:rsidR="00A85B91" w:rsidRDefault="00A85B91" w:rsidP="007D7D7F">
            <w:r>
              <w:t>230° 33' 32''</w:t>
            </w:r>
          </w:p>
        </w:tc>
        <w:tc>
          <w:tcPr>
            <w:tcW w:w="1914" w:type="dxa"/>
          </w:tcPr>
          <w:p w:rsidR="00A85B91" w:rsidRDefault="00A85B91" w:rsidP="007D7D7F">
            <w:r>
              <w:t>53.28</w:t>
            </w:r>
          </w:p>
        </w:tc>
        <w:tc>
          <w:tcPr>
            <w:tcW w:w="1914" w:type="dxa"/>
          </w:tcPr>
          <w:p w:rsidR="00A85B91" w:rsidRDefault="00A85B91" w:rsidP="007D7D7F">
            <w:r>
              <w:t>2530.25</w:t>
            </w:r>
          </w:p>
        </w:tc>
        <w:tc>
          <w:tcPr>
            <w:tcW w:w="1915" w:type="dxa"/>
          </w:tcPr>
          <w:p w:rsidR="00A85B91" w:rsidRDefault="00A85B91" w:rsidP="007D7D7F">
            <w:r>
              <w:t>-5168.85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207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2496.41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-5209.99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208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2496.24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209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2496.04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210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2495.83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211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2495.6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212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2495.36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213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2495.12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214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2494.87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-5210.72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215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2494.62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216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2494.37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217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2494.13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218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2493.9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219</w:t>
            </w:r>
          </w:p>
        </w:tc>
        <w:tc>
          <w:tcPr>
            <w:tcW w:w="1914" w:type="dxa"/>
          </w:tcPr>
          <w:p w:rsidR="00A85B91" w:rsidRDefault="00A85B91" w:rsidP="007D7D7F">
            <w:r>
              <w:t>143° 4' 45''</w:t>
            </w:r>
          </w:p>
        </w:tc>
        <w:tc>
          <w:tcPr>
            <w:tcW w:w="1914" w:type="dxa"/>
          </w:tcPr>
          <w:p w:rsidR="00A85B91" w:rsidRDefault="00A85B91" w:rsidP="007D7D7F">
            <w:r>
              <w:t>25.45</w:t>
            </w:r>
          </w:p>
        </w:tc>
        <w:tc>
          <w:tcPr>
            <w:tcW w:w="1914" w:type="dxa"/>
          </w:tcPr>
          <w:p w:rsidR="00A85B91" w:rsidRDefault="00A85B91" w:rsidP="007D7D7F">
            <w:r>
              <w:t>2493.69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220</w:t>
            </w:r>
          </w:p>
        </w:tc>
        <w:tc>
          <w:tcPr>
            <w:tcW w:w="1914" w:type="dxa"/>
          </w:tcPr>
          <w:p w:rsidR="00A85B91" w:rsidRDefault="00A85B91" w:rsidP="007D7D7F">
            <w:r>
              <w:t>150° 57' 6''</w:t>
            </w:r>
          </w:p>
        </w:tc>
        <w:tc>
          <w:tcPr>
            <w:tcW w:w="1914" w:type="dxa"/>
          </w:tcPr>
          <w:p w:rsidR="00A85B91" w:rsidRDefault="00A85B91" w:rsidP="007D7D7F">
            <w:r>
              <w:t>25.2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-5195.05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221</w:t>
            </w:r>
          </w:p>
        </w:tc>
        <w:tc>
          <w:tcPr>
            <w:tcW w:w="1914" w:type="dxa"/>
          </w:tcPr>
          <w:p w:rsidR="00A85B91" w:rsidRDefault="00A85B91" w:rsidP="007D7D7F">
            <w:r>
              <w:t>157° 2' 12''</w:t>
            </w:r>
          </w:p>
        </w:tc>
        <w:tc>
          <w:tcPr>
            <w:tcW w:w="1914" w:type="dxa"/>
          </w:tcPr>
          <w:p w:rsidR="00A85B91" w:rsidRDefault="00A85B91" w:rsidP="007D7D7F">
            <w:r>
              <w:t>21.68</w:t>
            </w:r>
          </w:p>
        </w:tc>
        <w:tc>
          <w:tcPr>
            <w:tcW w:w="1914" w:type="dxa"/>
          </w:tcPr>
          <w:p w:rsidR="00A85B91" w:rsidRDefault="00A85B91" w:rsidP="007D7D7F">
            <w:r>
              <w:t>2451.31</w:t>
            </w:r>
          </w:p>
        </w:tc>
        <w:tc>
          <w:tcPr>
            <w:tcW w:w="1915" w:type="dxa"/>
          </w:tcPr>
          <w:p w:rsidR="00A85B91" w:rsidRDefault="00A85B91" w:rsidP="007D7D7F">
            <w:r>
              <w:t>-5182.81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222</w:t>
            </w:r>
          </w:p>
        </w:tc>
        <w:tc>
          <w:tcPr>
            <w:tcW w:w="1914" w:type="dxa"/>
          </w:tcPr>
          <w:p w:rsidR="00A85B91" w:rsidRDefault="00A85B91" w:rsidP="007D7D7F">
            <w:r>
              <w:t>162° 24' 19''</w:t>
            </w:r>
          </w:p>
        </w:tc>
        <w:tc>
          <w:tcPr>
            <w:tcW w:w="1914" w:type="dxa"/>
          </w:tcPr>
          <w:p w:rsidR="00A85B91" w:rsidRDefault="00A85B91" w:rsidP="007D7D7F">
            <w:r>
              <w:t>21</w:t>
            </w:r>
          </w:p>
        </w:tc>
        <w:tc>
          <w:tcPr>
            <w:tcW w:w="1914" w:type="dxa"/>
          </w:tcPr>
          <w:p w:rsidR="00A85B91" w:rsidRDefault="00A85B91" w:rsidP="007D7D7F">
            <w:r>
              <w:t>2431.35</w:t>
            </w:r>
          </w:p>
        </w:tc>
        <w:tc>
          <w:tcPr>
            <w:tcW w:w="1915" w:type="dxa"/>
          </w:tcPr>
          <w:p w:rsidR="00A85B91" w:rsidRDefault="00A85B91" w:rsidP="007D7D7F">
            <w:r>
              <w:t>-5174.35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223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55' 6''</w:t>
            </w:r>
          </w:p>
        </w:tc>
        <w:tc>
          <w:tcPr>
            <w:tcW w:w="1914" w:type="dxa"/>
          </w:tcPr>
          <w:p w:rsidR="00A85B91" w:rsidRDefault="00A85B91" w:rsidP="007D7D7F">
            <w:r>
              <w:t>36.89</w:t>
            </w:r>
          </w:p>
        </w:tc>
        <w:tc>
          <w:tcPr>
            <w:tcW w:w="1914" w:type="dxa"/>
          </w:tcPr>
          <w:p w:rsidR="00A85B91" w:rsidRDefault="00A85B91" w:rsidP="007D7D7F">
            <w:r>
              <w:t>2411.33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-5168.01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224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47.13</w:t>
            </w:r>
          </w:p>
        </w:tc>
        <w:tc>
          <w:tcPr>
            <w:tcW w:w="1914" w:type="dxa"/>
          </w:tcPr>
          <w:p w:rsidR="00A85B91" w:rsidRDefault="00A85B91" w:rsidP="007D7D7F">
            <w:r>
              <w:t>2381.46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-5189.64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225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24.46</w:t>
            </w:r>
          </w:p>
        </w:tc>
        <w:tc>
          <w:tcPr>
            <w:tcW w:w="1914" w:type="dxa"/>
          </w:tcPr>
          <w:p w:rsidR="00A85B91" w:rsidRDefault="00A85B91" w:rsidP="007D7D7F">
            <w:r>
              <w:t>2342.95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-5216.82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226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2357.06</w:t>
            </w:r>
          </w:p>
        </w:tc>
        <w:tc>
          <w:tcPr>
            <w:tcW w:w="1915" w:type="dxa"/>
          </w:tcPr>
          <w:p w:rsidR="00A85B91" w:rsidRDefault="00A85B91" w:rsidP="007D7D7F">
            <w:r>
              <w:t>-5236.81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227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-5237.03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228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-5237.26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229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-5237.5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230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-5237.75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231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232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233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234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2357.18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-5238.73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235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2357.06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236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2356.91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237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2356.74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238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239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240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2356.11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241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242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2355.62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243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244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245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2354.87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246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2354.63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247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2354.41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248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249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250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-5239.15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251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24.27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2353.68</w:t>
            </w:r>
          </w:p>
        </w:tc>
        <w:tc>
          <w:tcPr>
            <w:tcW w:w="1915" w:type="dxa"/>
          </w:tcPr>
          <w:p w:rsidR="00A85B91" w:rsidRDefault="00A85B91" w:rsidP="007D7D7F">
            <w:r>
              <w:t>-5238.95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252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44.03</w:t>
            </w:r>
          </w:p>
        </w:tc>
        <w:tc>
          <w:tcPr>
            <w:tcW w:w="1914" w:type="dxa"/>
          </w:tcPr>
          <w:p w:rsidR="00A85B91" w:rsidRDefault="00A85B91" w:rsidP="007D7D7F">
            <w:r>
              <w:t>2339.69</w:t>
            </w:r>
          </w:p>
        </w:tc>
        <w:tc>
          <w:tcPr>
            <w:tcW w:w="1915" w:type="dxa"/>
          </w:tcPr>
          <w:p w:rsidR="00A85B91" w:rsidRDefault="00A85B91" w:rsidP="007D7D7F">
            <w:r>
              <w:t>-5219.12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253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53'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15.04</w:t>
            </w:r>
          </w:p>
        </w:tc>
        <w:tc>
          <w:tcPr>
            <w:tcW w:w="1914" w:type="dxa"/>
          </w:tcPr>
          <w:p w:rsidR="00A85B91" w:rsidRDefault="00A85B91" w:rsidP="007D7D7F">
            <w:r>
              <w:t>2303.72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-5244.5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254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4'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16.75</w:t>
            </w:r>
          </w:p>
        </w:tc>
        <w:tc>
          <w:tcPr>
            <w:tcW w:w="1914" w:type="dxa"/>
          </w:tcPr>
          <w:p w:rsidR="00A85B91" w:rsidRDefault="00A85B91" w:rsidP="007D7D7F">
            <w:r>
              <w:t>2291.09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-5252.67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255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2' 26''</w:t>
            </w:r>
          </w:p>
        </w:tc>
        <w:tc>
          <w:tcPr>
            <w:tcW w:w="1914" w:type="dxa"/>
          </w:tcPr>
          <w:p w:rsidR="00A85B91" w:rsidRDefault="00A85B91" w:rsidP="007D7D7F">
            <w:r>
              <w:t>109.37</w:t>
            </w:r>
          </w:p>
        </w:tc>
        <w:tc>
          <w:tcPr>
            <w:tcW w:w="1914" w:type="dxa"/>
          </w:tcPr>
          <w:p w:rsidR="00A85B91" w:rsidRDefault="00A85B91" w:rsidP="007D7D7F">
            <w:r>
              <w:t>2300.71</w:t>
            </w:r>
          </w:p>
        </w:tc>
        <w:tc>
          <w:tcPr>
            <w:tcW w:w="1915" w:type="dxa"/>
          </w:tcPr>
          <w:p w:rsidR="00A85B91" w:rsidRDefault="00A85B91" w:rsidP="007D7D7F">
            <w:r>
              <w:t>-5266.38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256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16'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32.21</w:t>
            </w:r>
          </w:p>
        </w:tc>
        <w:tc>
          <w:tcPr>
            <w:tcW w:w="1914" w:type="dxa"/>
          </w:tcPr>
          <w:p w:rsidR="00A85B91" w:rsidRDefault="00A85B91" w:rsidP="007D7D7F">
            <w:r>
              <w:t>2363.51</w:t>
            </w:r>
          </w:p>
        </w:tc>
        <w:tc>
          <w:tcPr>
            <w:tcW w:w="1915" w:type="dxa"/>
          </w:tcPr>
          <w:p w:rsidR="00A85B91" w:rsidRDefault="00A85B91" w:rsidP="007D7D7F">
            <w:r>
              <w:t>-5355.92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257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2389.8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258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2390.01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259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2390.24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260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2390.48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261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2390.73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-5336.96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262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2390.98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-5336.95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263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2391.23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-5336.96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264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2391.48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265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2391.71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266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2391.94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267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268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2392.35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-5337.49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269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-5337.67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270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2392.67</w:t>
            </w:r>
          </w:p>
        </w:tc>
        <w:tc>
          <w:tcPr>
            <w:tcW w:w="1915" w:type="dxa"/>
          </w:tcPr>
          <w:p w:rsidR="00A85B91" w:rsidRDefault="00A85B91" w:rsidP="007D7D7F">
            <w:r>
              <w:t>-5337.87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271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2392.79</w:t>
            </w:r>
          </w:p>
        </w:tc>
        <w:tc>
          <w:tcPr>
            <w:tcW w:w="1915" w:type="dxa"/>
          </w:tcPr>
          <w:p w:rsidR="00A85B91" w:rsidRDefault="00A85B91" w:rsidP="007D7D7F">
            <w:r>
              <w:t>-5338.09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272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-5338.33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273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-5338.57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2392.97</w:t>
            </w:r>
          </w:p>
        </w:tc>
        <w:tc>
          <w:tcPr>
            <w:tcW w:w="1915" w:type="dxa"/>
          </w:tcPr>
          <w:p w:rsidR="00A85B91" w:rsidRDefault="00A85B91" w:rsidP="007D7D7F">
            <w:r>
              <w:t>-5338.82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275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2392.97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276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2392.94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277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278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2392.79</w:t>
            </w:r>
          </w:p>
        </w:tc>
        <w:tc>
          <w:tcPr>
            <w:tcW w:w="1915" w:type="dxa"/>
          </w:tcPr>
          <w:p w:rsidR="00A85B91" w:rsidRDefault="00A85B91" w:rsidP="007D7D7F">
            <w:r>
              <w:t>-5339.8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279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2392.67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280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281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2392.35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282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16'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32.27</w:t>
            </w:r>
          </w:p>
        </w:tc>
        <w:tc>
          <w:tcPr>
            <w:tcW w:w="1914" w:type="dxa"/>
          </w:tcPr>
          <w:p w:rsidR="00A85B91" w:rsidRDefault="00A85B91" w:rsidP="007D7D7F">
            <w:r>
              <w:t>2392.15</w:t>
            </w:r>
          </w:p>
        </w:tc>
        <w:tc>
          <w:tcPr>
            <w:tcW w:w="1915" w:type="dxa"/>
          </w:tcPr>
          <w:p w:rsidR="00A85B91" w:rsidRDefault="00A85B91" w:rsidP="007D7D7F">
            <w:r>
              <w:t>-5340.56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283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2' 26''</w:t>
            </w:r>
          </w:p>
        </w:tc>
        <w:tc>
          <w:tcPr>
            <w:tcW w:w="1914" w:type="dxa"/>
          </w:tcPr>
          <w:p w:rsidR="00A85B91" w:rsidRDefault="00A85B91" w:rsidP="007D7D7F">
            <w:r>
              <w:t>57.89</w:t>
            </w:r>
          </w:p>
        </w:tc>
        <w:tc>
          <w:tcPr>
            <w:tcW w:w="1914" w:type="dxa"/>
          </w:tcPr>
          <w:p w:rsidR="00A85B91" w:rsidRDefault="00A85B91" w:rsidP="007D7D7F">
            <w:r>
              <w:t>2365.81</w:t>
            </w:r>
          </w:p>
        </w:tc>
        <w:tc>
          <w:tcPr>
            <w:tcW w:w="1915" w:type="dxa"/>
          </w:tcPr>
          <w:p w:rsidR="00A85B91" w:rsidRDefault="00A85B91" w:rsidP="007D7D7F">
            <w:r>
              <w:t>-5359.2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284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-5406.6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285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2399.17</w:t>
            </w:r>
          </w:p>
        </w:tc>
        <w:tc>
          <w:tcPr>
            <w:tcW w:w="1915" w:type="dxa"/>
          </w:tcPr>
          <w:p w:rsidR="00A85B91" w:rsidRDefault="00A85B91" w:rsidP="007D7D7F">
            <w:r>
              <w:t>-5406.82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286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2399.26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287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2399.32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288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2399.35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289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2399.35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290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2399.32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291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2399.26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292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2399.17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293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2399.05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294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2398.9</w:t>
            </w:r>
          </w:p>
        </w:tc>
        <w:tc>
          <w:tcPr>
            <w:tcW w:w="1915" w:type="dxa"/>
          </w:tcPr>
          <w:p w:rsidR="00A85B91" w:rsidRDefault="00A85B91" w:rsidP="007D7D7F">
            <w:r>
              <w:t>-5408.95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295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-5409.13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296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34' 9''</w:t>
            </w:r>
          </w:p>
        </w:tc>
        <w:tc>
          <w:tcPr>
            <w:tcW w:w="1914" w:type="dxa"/>
          </w:tcPr>
          <w:p w:rsidR="00A85B91" w:rsidRDefault="00A85B91" w:rsidP="007D7D7F">
            <w:r>
              <w:t>54.2</w:t>
            </w:r>
          </w:p>
        </w:tc>
        <w:tc>
          <w:tcPr>
            <w:tcW w:w="1914" w:type="dxa"/>
          </w:tcPr>
          <w:p w:rsidR="00A85B91" w:rsidRDefault="00A85B91" w:rsidP="007D7D7F">
            <w:r>
              <w:t>2398.53</w:t>
            </w:r>
          </w:p>
        </w:tc>
        <w:tc>
          <w:tcPr>
            <w:tcW w:w="1915" w:type="dxa"/>
          </w:tcPr>
          <w:p w:rsidR="00A85B91" w:rsidRDefault="00A85B91" w:rsidP="007D7D7F">
            <w:r>
              <w:t>-5409.29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297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2354.44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298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299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300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301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302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303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304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-5441.14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305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2352.53</w:t>
            </w:r>
          </w:p>
        </w:tc>
        <w:tc>
          <w:tcPr>
            <w:tcW w:w="1915" w:type="dxa"/>
          </w:tcPr>
          <w:p w:rsidR="00A85B91" w:rsidRDefault="00A85B91" w:rsidP="007D7D7F">
            <w:r>
              <w:t>-5441.06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306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2352.3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307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2352.09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308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2351.9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309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310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311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-5440.05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312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313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2351.3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314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315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-5439.07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316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2351.3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317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318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319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-5438.13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320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-5437.93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321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2351.9</w:t>
            </w:r>
          </w:p>
        </w:tc>
        <w:tc>
          <w:tcPr>
            <w:tcW w:w="1915" w:type="dxa"/>
          </w:tcPr>
          <w:p w:rsidR="00A85B91" w:rsidRDefault="00A85B91" w:rsidP="007D7D7F">
            <w:r>
              <w:t>-5437.74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322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34' 9''</w:t>
            </w:r>
          </w:p>
        </w:tc>
        <w:tc>
          <w:tcPr>
            <w:tcW w:w="1914" w:type="dxa"/>
          </w:tcPr>
          <w:p w:rsidR="00A85B91" w:rsidRDefault="00A85B91" w:rsidP="007D7D7F">
            <w:r>
              <w:t>52.24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2352.09</w:t>
            </w:r>
          </w:p>
        </w:tc>
        <w:tc>
          <w:tcPr>
            <w:tcW w:w="1915" w:type="dxa"/>
          </w:tcPr>
          <w:p w:rsidR="00A85B91" w:rsidRDefault="00A85B91" w:rsidP="007D7D7F">
            <w:r>
              <w:t>-5437.58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323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2' 26''</w:t>
            </w:r>
          </w:p>
        </w:tc>
        <w:tc>
          <w:tcPr>
            <w:tcW w:w="1914" w:type="dxa"/>
          </w:tcPr>
          <w:p w:rsidR="00A85B91" w:rsidRDefault="00A85B91" w:rsidP="007D7D7F">
            <w:r>
              <w:t>57.9</w:t>
            </w:r>
          </w:p>
        </w:tc>
        <w:tc>
          <w:tcPr>
            <w:tcW w:w="1914" w:type="dxa"/>
          </w:tcPr>
          <w:p w:rsidR="00A85B91" w:rsidRDefault="00A85B91" w:rsidP="007D7D7F">
            <w:r>
              <w:t>2394.58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-5407.2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324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2' 26''</w:t>
            </w:r>
          </w:p>
        </w:tc>
        <w:tc>
          <w:tcPr>
            <w:tcW w:w="1914" w:type="dxa"/>
          </w:tcPr>
          <w:p w:rsidR="00A85B91" w:rsidRDefault="00A85B91" w:rsidP="007D7D7F">
            <w:r>
              <w:t>111.47</w:t>
            </w:r>
          </w:p>
        </w:tc>
        <w:tc>
          <w:tcPr>
            <w:tcW w:w="1914" w:type="dxa"/>
          </w:tcPr>
          <w:p w:rsidR="00A85B91" w:rsidRDefault="00A85B91" w:rsidP="007D7D7F">
            <w:r>
              <w:t>2361.34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-5359.79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325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4'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18.73</w:t>
            </w:r>
          </w:p>
        </w:tc>
        <w:tc>
          <w:tcPr>
            <w:tcW w:w="1914" w:type="dxa"/>
          </w:tcPr>
          <w:p w:rsidR="00A85B91" w:rsidRDefault="00A85B91" w:rsidP="007D7D7F">
            <w:r>
              <w:t>2297.34</w:t>
            </w:r>
          </w:p>
        </w:tc>
        <w:tc>
          <w:tcPr>
            <w:tcW w:w="1915" w:type="dxa"/>
          </w:tcPr>
          <w:p w:rsidR="00A85B91" w:rsidRDefault="00A85B91" w:rsidP="007D7D7F">
            <w:r>
              <w:t>-5268.52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326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-5253.19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327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328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329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2286.3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330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331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-5252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332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2286.3</w:t>
            </w:r>
          </w:p>
        </w:tc>
        <w:tc>
          <w:tcPr>
            <w:tcW w:w="1915" w:type="dxa"/>
          </w:tcPr>
          <w:p w:rsidR="00A85B91" w:rsidRDefault="00A85B91" w:rsidP="007D7D7F">
            <w:r>
              <w:t>-5251.75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333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-5251.5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334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2286.46</w:t>
            </w:r>
          </w:p>
        </w:tc>
        <w:tc>
          <w:tcPr>
            <w:tcW w:w="1915" w:type="dxa"/>
          </w:tcPr>
          <w:p w:rsidR="00A85B91" w:rsidRDefault="00A85B91" w:rsidP="007D7D7F">
            <w:r>
              <w:t>-5251.27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335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2286.58</w:t>
            </w:r>
          </w:p>
        </w:tc>
        <w:tc>
          <w:tcPr>
            <w:tcW w:w="1915" w:type="dxa"/>
          </w:tcPr>
          <w:p w:rsidR="00A85B91" w:rsidRDefault="00A85B91" w:rsidP="007D7D7F">
            <w:r>
              <w:t>-5251.05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336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-5250.85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337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2286.9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-5250.66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338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53'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17</w:t>
            </w:r>
          </w:p>
        </w:tc>
        <w:tc>
          <w:tcPr>
            <w:tcW w:w="1914" w:type="dxa"/>
          </w:tcPr>
          <w:p w:rsidR="00A85B91" w:rsidRDefault="00A85B91" w:rsidP="007D7D7F">
            <w:r>
              <w:t>2287.09</w:t>
            </w:r>
          </w:p>
        </w:tc>
        <w:tc>
          <w:tcPr>
            <w:tcW w:w="1915" w:type="dxa"/>
          </w:tcPr>
          <w:p w:rsidR="00A85B91" w:rsidRDefault="00A85B91" w:rsidP="007D7D7F">
            <w:r>
              <w:t>-5250.5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339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44.08</w:t>
            </w:r>
          </w:p>
        </w:tc>
        <w:tc>
          <w:tcPr>
            <w:tcW w:w="1914" w:type="dxa"/>
          </w:tcPr>
          <w:p w:rsidR="00A85B91" w:rsidRDefault="00A85B91" w:rsidP="007D7D7F">
            <w:r>
              <w:t>2301.37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-5241.27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340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5.3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2337.38</w:t>
            </w:r>
          </w:p>
        </w:tc>
        <w:tc>
          <w:tcPr>
            <w:tcW w:w="1915" w:type="dxa"/>
          </w:tcPr>
          <w:p w:rsidR="00A85B91" w:rsidRDefault="00A85B91" w:rsidP="007D7D7F">
            <w:r>
              <w:t>-5215.85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341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-5211.53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342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2334.21</w:t>
            </w:r>
          </w:p>
        </w:tc>
        <w:tc>
          <w:tcPr>
            <w:tcW w:w="1915" w:type="dxa"/>
          </w:tcPr>
          <w:p w:rsidR="00A85B91" w:rsidRDefault="00A85B91" w:rsidP="007D7D7F">
            <w:r>
              <w:t>-5211.31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343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-5211.07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344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345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346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347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-5210.08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348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349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2334.21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350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2334.33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351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352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353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2334.84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354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2335.05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355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2335.28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-5208.59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356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357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358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2336.02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359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2336.27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360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2336.52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361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2336.75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-5208.59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362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2336.98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363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-5208.84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364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2337.39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365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2337.56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366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5.1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2337.71</w:t>
            </w:r>
          </w:p>
        </w:tc>
        <w:tc>
          <w:tcPr>
            <w:tcW w:w="1915" w:type="dxa"/>
          </w:tcPr>
          <w:p w:rsidR="00A85B91" w:rsidRDefault="00A85B91" w:rsidP="007D7D7F">
            <w:r>
              <w:t>-5209.38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367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12' 33''</w:t>
            </w:r>
          </w:p>
        </w:tc>
        <w:tc>
          <w:tcPr>
            <w:tcW w:w="1914" w:type="dxa"/>
          </w:tcPr>
          <w:p w:rsidR="00A85B91" w:rsidRDefault="00A85B91" w:rsidP="007D7D7F">
            <w:r>
              <w:t>47.08</w:t>
            </w:r>
          </w:p>
        </w:tc>
        <w:tc>
          <w:tcPr>
            <w:tcW w:w="1914" w:type="dxa"/>
          </w:tcPr>
          <w:p w:rsidR="00A85B91" w:rsidRDefault="00A85B91" w:rsidP="007D7D7F">
            <w:r>
              <w:t>2340.65</w:t>
            </w:r>
          </w:p>
        </w:tc>
        <w:tc>
          <w:tcPr>
            <w:tcW w:w="1915" w:type="dxa"/>
          </w:tcPr>
          <w:p w:rsidR="00A85B91" w:rsidRDefault="00A85B91" w:rsidP="007D7D7F">
            <w:r>
              <w:t>-5213.55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368</w:t>
            </w:r>
          </w:p>
        </w:tc>
        <w:tc>
          <w:tcPr>
            <w:tcW w:w="1914" w:type="dxa"/>
          </w:tcPr>
          <w:p w:rsidR="00A85B91" w:rsidRDefault="00A85B91" w:rsidP="007D7D7F">
            <w:r>
              <w:t>35° 55' 6''</w:t>
            </w:r>
          </w:p>
        </w:tc>
        <w:tc>
          <w:tcPr>
            <w:tcW w:w="1914" w:type="dxa"/>
          </w:tcPr>
          <w:p w:rsidR="00A85B91" w:rsidRDefault="00A85B91" w:rsidP="007D7D7F">
            <w:r>
              <w:t>37.89</w:t>
            </w:r>
          </w:p>
        </w:tc>
        <w:tc>
          <w:tcPr>
            <w:tcW w:w="1914" w:type="dxa"/>
          </w:tcPr>
          <w:p w:rsidR="00A85B91" w:rsidRDefault="00A85B91" w:rsidP="007D7D7F">
            <w:r>
              <w:t>2379.11</w:t>
            </w:r>
          </w:p>
        </w:tc>
        <w:tc>
          <w:tcPr>
            <w:tcW w:w="1915" w:type="dxa"/>
          </w:tcPr>
          <w:p w:rsidR="00A85B91" w:rsidRDefault="00A85B91" w:rsidP="007D7D7F">
            <w:r>
              <w:t>-5186.41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369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2409.8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-5164.18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370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2410.01</w:t>
            </w:r>
          </w:p>
        </w:tc>
        <w:tc>
          <w:tcPr>
            <w:tcW w:w="1915" w:type="dxa"/>
          </w:tcPr>
          <w:p w:rsidR="00A85B91" w:rsidRDefault="00A85B91" w:rsidP="007D7D7F">
            <w:r>
              <w:t>-5164.04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371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2410.24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-5163.94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372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2410.48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373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2410.72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374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2410.97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375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2411.23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376</w:t>
            </w:r>
          </w:p>
        </w:tc>
        <w:tc>
          <w:tcPr>
            <w:tcW w:w="1914" w:type="dxa"/>
          </w:tcPr>
          <w:p w:rsidR="00A85B91" w:rsidRDefault="00A85B91" w:rsidP="007D7D7F">
            <w:r>
              <w:t>342° 24' 19''</w:t>
            </w:r>
          </w:p>
        </w:tc>
        <w:tc>
          <w:tcPr>
            <w:tcW w:w="1914" w:type="dxa"/>
          </w:tcPr>
          <w:p w:rsidR="00A85B91" w:rsidRDefault="00A85B91" w:rsidP="007D7D7F">
            <w:r>
              <w:t>22.13</w:t>
            </w:r>
          </w:p>
        </w:tc>
        <w:tc>
          <w:tcPr>
            <w:tcW w:w="1914" w:type="dxa"/>
          </w:tcPr>
          <w:p w:rsidR="00A85B91" w:rsidRDefault="00A85B91" w:rsidP="007D7D7F">
            <w:r>
              <w:t>2411.47</w:t>
            </w:r>
          </w:p>
        </w:tc>
        <w:tc>
          <w:tcPr>
            <w:tcW w:w="1915" w:type="dxa"/>
          </w:tcPr>
          <w:p w:rsidR="00A85B91" w:rsidRDefault="00A85B91" w:rsidP="007D7D7F">
            <w:r>
              <w:t>-5163.86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377</w:t>
            </w:r>
          </w:p>
        </w:tc>
        <w:tc>
          <w:tcPr>
            <w:tcW w:w="1914" w:type="dxa"/>
          </w:tcPr>
          <w:p w:rsidR="00A85B91" w:rsidRDefault="00A85B91" w:rsidP="007D7D7F">
            <w:r>
              <w:t>341°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2432.56</w:t>
            </w:r>
          </w:p>
        </w:tc>
        <w:tc>
          <w:tcPr>
            <w:tcW w:w="1915" w:type="dxa"/>
          </w:tcPr>
          <w:p w:rsidR="00A85B91" w:rsidRDefault="00A85B91" w:rsidP="007D7D7F">
            <w:r>
              <w:t>-5170.55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378</w:t>
            </w:r>
          </w:p>
        </w:tc>
        <w:tc>
          <w:tcPr>
            <w:tcW w:w="1914" w:type="dxa"/>
          </w:tcPr>
          <w:p w:rsidR="00A85B91" w:rsidRDefault="00A85B91" w:rsidP="007D7D7F">
            <w:r>
              <w:t>337° 2' 12''</w:t>
            </w:r>
          </w:p>
        </w:tc>
        <w:tc>
          <w:tcPr>
            <w:tcW w:w="1914" w:type="dxa"/>
          </w:tcPr>
          <w:p w:rsidR="00A85B91" w:rsidRDefault="00A85B91" w:rsidP="007D7D7F">
            <w:r>
              <w:t>21.86</w:t>
            </w:r>
          </w:p>
        </w:tc>
        <w:tc>
          <w:tcPr>
            <w:tcW w:w="1914" w:type="dxa"/>
          </w:tcPr>
          <w:p w:rsidR="00A85B91" w:rsidRDefault="00A85B91" w:rsidP="007D7D7F">
            <w:r>
              <w:t>2432.8</w:t>
            </w:r>
          </w:p>
        </w:tc>
        <w:tc>
          <w:tcPr>
            <w:tcW w:w="1915" w:type="dxa"/>
          </w:tcPr>
          <w:p w:rsidR="00A85B91" w:rsidRDefault="00A85B91" w:rsidP="007D7D7F">
            <w:r>
              <w:t>-5170.63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379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2452.93</w:t>
            </w:r>
          </w:p>
        </w:tc>
        <w:tc>
          <w:tcPr>
            <w:tcW w:w="1915" w:type="dxa"/>
          </w:tcPr>
          <w:p w:rsidR="00A85B91" w:rsidRDefault="00A85B91" w:rsidP="007D7D7F">
            <w:r>
              <w:t>-5179.15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380</w:t>
            </w:r>
          </w:p>
        </w:tc>
        <w:tc>
          <w:tcPr>
            <w:tcW w:w="1914" w:type="dxa"/>
          </w:tcPr>
          <w:p w:rsidR="00A85B91" w:rsidRDefault="00A85B91" w:rsidP="007D7D7F">
            <w:r>
              <w:t>330° 57' 6''</w:t>
            </w:r>
          </w:p>
        </w:tc>
        <w:tc>
          <w:tcPr>
            <w:tcW w:w="1914" w:type="dxa"/>
          </w:tcPr>
          <w:p w:rsidR="00A85B91" w:rsidRDefault="00A85B91" w:rsidP="007D7D7F">
            <w:r>
              <w:t>25.44</w:t>
            </w:r>
          </w:p>
        </w:tc>
        <w:tc>
          <w:tcPr>
            <w:tcW w:w="1914" w:type="dxa"/>
          </w:tcPr>
          <w:p w:rsidR="00A85B91" w:rsidRDefault="00A85B91" w:rsidP="007D7D7F">
            <w:r>
              <w:t>2453.16</w:t>
            </w:r>
          </w:p>
        </w:tc>
        <w:tc>
          <w:tcPr>
            <w:tcW w:w="1915" w:type="dxa"/>
          </w:tcPr>
          <w:p w:rsidR="00A85B91" w:rsidRDefault="00A85B91" w:rsidP="007D7D7F">
            <w:r>
              <w:t>-5179.26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381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2475.4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382</w:t>
            </w:r>
          </w:p>
        </w:tc>
        <w:tc>
          <w:tcPr>
            <w:tcW w:w="1914" w:type="dxa"/>
          </w:tcPr>
          <w:p w:rsidR="00A85B91" w:rsidRDefault="00A85B91" w:rsidP="007D7D7F">
            <w:r>
              <w:t>323° 4' 45''</w:t>
            </w:r>
          </w:p>
        </w:tc>
        <w:tc>
          <w:tcPr>
            <w:tcW w:w="1914" w:type="dxa"/>
          </w:tcPr>
          <w:p w:rsidR="00A85B91" w:rsidRDefault="00A85B91" w:rsidP="007D7D7F">
            <w:r>
              <w:t>23.68</w:t>
            </w:r>
          </w:p>
        </w:tc>
        <w:tc>
          <w:tcPr>
            <w:tcW w:w="1914" w:type="dxa"/>
          </w:tcPr>
          <w:p w:rsidR="00A85B91" w:rsidRDefault="00A85B91" w:rsidP="007D7D7F">
            <w:r>
              <w:t>2475.61</w:t>
            </w:r>
          </w:p>
        </w:tc>
        <w:tc>
          <w:tcPr>
            <w:tcW w:w="1915" w:type="dxa"/>
          </w:tcPr>
          <w:p w:rsidR="00A85B91" w:rsidRDefault="00A85B91" w:rsidP="007D7D7F">
            <w:r>
              <w:t>-5191.75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383</w:t>
            </w:r>
          </w:p>
        </w:tc>
        <w:tc>
          <w:tcPr>
            <w:tcW w:w="1914" w:type="dxa"/>
          </w:tcPr>
          <w:p w:rsidR="00A85B91" w:rsidRDefault="00A85B91" w:rsidP="007D7D7F">
            <w:r>
              <w:t>50° 33' 32''</w:t>
            </w:r>
          </w:p>
        </w:tc>
        <w:tc>
          <w:tcPr>
            <w:tcW w:w="1914" w:type="dxa"/>
          </w:tcPr>
          <w:p w:rsidR="00A85B91" w:rsidRDefault="00A85B91" w:rsidP="007D7D7F">
            <w:r>
              <w:t>83.89</w:t>
            </w:r>
          </w:p>
        </w:tc>
        <w:tc>
          <w:tcPr>
            <w:tcW w:w="1914" w:type="dxa"/>
          </w:tcPr>
          <w:p w:rsidR="00A85B91" w:rsidRDefault="00A85B91" w:rsidP="007D7D7F">
            <w:r>
              <w:t>2494.54</w:t>
            </w:r>
          </w:p>
        </w:tc>
        <w:tc>
          <w:tcPr>
            <w:tcW w:w="1915" w:type="dxa"/>
          </w:tcPr>
          <w:p w:rsidR="00A85B91" w:rsidRDefault="00A85B91" w:rsidP="007D7D7F">
            <w:r>
              <w:t>-5205.97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384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2547.83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-5141.18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385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2548.01</w:t>
            </w:r>
          </w:p>
        </w:tc>
        <w:tc>
          <w:tcPr>
            <w:tcW w:w="1915" w:type="dxa"/>
          </w:tcPr>
          <w:p w:rsidR="00A85B91" w:rsidRDefault="00A85B91" w:rsidP="007D7D7F">
            <w:r>
              <w:t>-5141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386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2548.2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387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2548.41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-5140.71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388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2548.64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389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2548.88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390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391</w:t>
            </w:r>
          </w:p>
        </w:tc>
        <w:tc>
          <w:tcPr>
            <w:tcW w:w="1914" w:type="dxa"/>
          </w:tcPr>
          <w:p w:rsidR="00A85B91" w:rsidRDefault="00A85B91" w:rsidP="007D7D7F">
            <w:r>
              <w:t>359° 53' 39''</w:t>
            </w:r>
          </w:p>
        </w:tc>
        <w:tc>
          <w:tcPr>
            <w:tcW w:w="1914" w:type="dxa"/>
          </w:tcPr>
          <w:p w:rsidR="00A85B91" w:rsidRDefault="00A85B91" w:rsidP="007D7D7F">
            <w:r>
              <w:t>18.81</w:t>
            </w:r>
          </w:p>
        </w:tc>
        <w:tc>
          <w:tcPr>
            <w:tcW w:w="1914" w:type="dxa"/>
          </w:tcPr>
          <w:p w:rsidR="00A85B91" w:rsidRDefault="00A85B91" w:rsidP="007D7D7F">
            <w:r>
              <w:t>2549.37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-5140.46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392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1'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112.83</w:t>
            </w:r>
          </w:p>
        </w:tc>
        <w:tc>
          <w:tcPr>
            <w:tcW w:w="1914" w:type="dxa"/>
          </w:tcPr>
          <w:p w:rsidR="00A85B91" w:rsidRDefault="00A85B91" w:rsidP="007D7D7F">
            <w:r>
              <w:t>2568.19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-5140.49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393</w:t>
            </w:r>
          </w:p>
        </w:tc>
        <w:tc>
          <w:tcPr>
            <w:tcW w:w="1914" w:type="dxa"/>
          </w:tcPr>
          <w:p w:rsidR="00A85B91" w:rsidRDefault="00A85B91" w:rsidP="007D7D7F">
            <w:r>
              <w:t>179° 54'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94.39</w:t>
            </w:r>
          </w:p>
        </w:tc>
        <w:tc>
          <w:tcPr>
            <w:tcW w:w="1914" w:type="dxa"/>
          </w:tcPr>
          <w:p w:rsidR="00A85B91" w:rsidRDefault="00A85B91" w:rsidP="007D7D7F">
            <w:r>
              <w:t>2568.12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394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395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396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397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-5027.36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398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399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-5027.12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400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-5026.96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401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-5026.77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402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403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404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-5026.12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405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-5025.87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406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-5025.62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407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408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-5025.12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409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2471.83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-5024.88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410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2471.92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-5024.65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411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2472.04</w:t>
            </w:r>
          </w:p>
        </w:tc>
        <w:tc>
          <w:tcPr>
            <w:tcW w:w="1915" w:type="dxa"/>
          </w:tcPr>
          <w:p w:rsidR="00A85B91" w:rsidRDefault="00A85B91" w:rsidP="007D7D7F">
            <w:r>
              <w:t>-5024.43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412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2472.19</w:t>
            </w:r>
          </w:p>
        </w:tc>
        <w:tc>
          <w:tcPr>
            <w:tcW w:w="1915" w:type="dxa"/>
          </w:tcPr>
          <w:p w:rsidR="00A85B91" w:rsidRDefault="00A85B91" w:rsidP="007D7D7F">
            <w:r>
              <w:t>-5024.22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413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2472.36</w:t>
            </w:r>
          </w:p>
        </w:tc>
        <w:tc>
          <w:tcPr>
            <w:tcW w:w="1915" w:type="dxa"/>
          </w:tcPr>
          <w:p w:rsidR="00A85B91" w:rsidRDefault="00A85B91" w:rsidP="007D7D7F">
            <w:r>
              <w:t>-5024.04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414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2472.55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415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2472.77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416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2472.99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-5023.64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417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2473.23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418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2473.48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419</w:t>
            </w:r>
          </w:p>
        </w:tc>
        <w:tc>
          <w:tcPr>
            <w:tcW w:w="1914" w:type="dxa"/>
          </w:tcPr>
          <w:p w:rsidR="00A85B91" w:rsidRDefault="00A85B91" w:rsidP="007D7D7F">
            <w:r>
              <w:t>359° 54' 14''</w:t>
            </w:r>
          </w:p>
        </w:tc>
        <w:tc>
          <w:tcPr>
            <w:tcW w:w="1914" w:type="dxa"/>
          </w:tcPr>
          <w:p w:rsidR="00A85B91" w:rsidRDefault="00A85B91" w:rsidP="007D7D7F">
            <w:r>
              <w:t>94.39</w:t>
            </w:r>
          </w:p>
        </w:tc>
        <w:tc>
          <w:tcPr>
            <w:tcW w:w="1914" w:type="dxa"/>
          </w:tcPr>
          <w:p w:rsidR="00A85B91" w:rsidRDefault="00A85B91" w:rsidP="007D7D7F">
            <w:r>
              <w:t>2473.73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420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1'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38.41</w:t>
            </w:r>
          </w:p>
        </w:tc>
        <w:tc>
          <w:tcPr>
            <w:tcW w:w="1914" w:type="dxa"/>
          </w:tcPr>
          <w:p w:rsidR="00A85B91" w:rsidRDefault="00A85B91" w:rsidP="007D7D7F">
            <w:r>
              <w:t>2568.12</w:t>
            </w:r>
          </w:p>
        </w:tc>
        <w:tc>
          <w:tcPr>
            <w:tcW w:w="1915" w:type="dxa"/>
          </w:tcPr>
          <w:p w:rsidR="00A85B91" w:rsidRDefault="00A85B91" w:rsidP="007D7D7F">
            <w:r>
              <w:t>-5023.66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421</w:t>
            </w:r>
          </w:p>
        </w:tc>
        <w:tc>
          <w:tcPr>
            <w:tcW w:w="1914" w:type="dxa"/>
          </w:tcPr>
          <w:p w:rsidR="00A85B91" w:rsidRDefault="00A85B91" w:rsidP="007D7D7F">
            <w:r>
              <w:t>180° 34' 8''</w:t>
            </w:r>
          </w:p>
        </w:tc>
        <w:tc>
          <w:tcPr>
            <w:tcW w:w="1914" w:type="dxa"/>
          </w:tcPr>
          <w:p w:rsidR="00A85B91" w:rsidRDefault="00A85B91" w:rsidP="007D7D7F">
            <w:r>
              <w:t>57.05</w:t>
            </w:r>
          </w:p>
        </w:tc>
        <w:tc>
          <w:tcPr>
            <w:tcW w:w="1914" w:type="dxa"/>
          </w:tcPr>
          <w:p w:rsidR="00A85B91" w:rsidRDefault="00A85B91" w:rsidP="007D7D7F">
            <w:r>
              <w:t>2568.1</w:t>
            </w:r>
          </w:p>
        </w:tc>
        <w:tc>
          <w:tcPr>
            <w:tcW w:w="1915" w:type="dxa"/>
          </w:tcPr>
          <w:p w:rsidR="00A85B91" w:rsidRDefault="00A85B91" w:rsidP="007D7D7F">
            <w:r>
              <w:t>-4985.25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422</w:t>
            </w:r>
          </w:p>
        </w:tc>
        <w:tc>
          <w:tcPr>
            <w:tcW w:w="1914" w:type="dxa"/>
          </w:tcPr>
          <w:p w:rsidR="00A85B91" w:rsidRDefault="00A85B91" w:rsidP="007D7D7F">
            <w:r>
              <w:t>177° 36' 41''</w:t>
            </w:r>
          </w:p>
        </w:tc>
        <w:tc>
          <w:tcPr>
            <w:tcW w:w="1914" w:type="dxa"/>
          </w:tcPr>
          <w:p w:rsidR="00A85B91" w:rsidRDefault="00A85B91" w:rsidP="007D7D7F">
            <w:r>
              <w:t>19.8</w:t>
            </w:r>
          </w:p>
        </w:tc>
        <w:tc>
          <w:tcPr>
            <w:tcW w:w="1914" w:type="dxa"/>
          </w:tcPr>
          <w:p w:rsidR="00A85B91" w:rsidRDefault="00A85B91" w:rsidP="007D7D7F">
            <w:r>
              <w:t>2511.06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-4985.82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423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2491.27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-4984.99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424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2491.02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-4984.97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425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2490.77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426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2490.53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427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2490.31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428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2490.09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429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2489.9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430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2489.73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431</w:t>
            </w:r>
          </w:p>
        </w:tc>
        <w:tc>
          <w:tcPr>
            <w:tcW w:w="1914" w:type="dxa"/>
          </w:tcPr>
          <w:p w:rsidR="00A85B91" w:rsidRDefault="00A85B91" w:rsidP="007D7D7F">
            <w:r>
              <w:t>120°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213.72</w:t>
            </w:r>
          </w:p>
        </w:tc>
        <w:tc>
          <w:tcPr>
            <w:tcW w:w="1914" w:type="dxa"/>
          </w:tcPr>
          <w:p w:rsidR="00A85B91" w:rsidRDefault="00A85B91" w:rsidP="007D7D7F">
            <w:r>
              <w:t>2489.58</w:t>
            </w:r>
          </w:p>
        </w:tc>
        <w:tc>
          <w:tcPr>
            <w:tcW w:w="1915" w:type="dxa"/>
          </w:tcPr>
          <w:p w:rsidR="00A85B91" w:rsidRDefault="00A85B91" w:rsidP="007D7D7F">
            <w:r>
              <w:t>-4984.06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432</w:t>
            </w:r>
          </w:p>
        </w:tc>
        <w:tc>
          <w:tcPr>
            <w:tcW w:w="1914" w:type="dxa"/>
          </w:tcPr>
          <w:p w:rsidR="00A85B91" w:rsidRDefault="00A85B91" w:rsidP="007D7D7F">
            <w:r>
              <w:t>210°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28.93</w:t>
            </w:r>
          </w:p>
        </w:tc>
        <w:tc>
          <w:tcPr>
            <w:tcW w:w="1914" w:type="dxa"/>
          </w:tcPr>
          <w:p w:rsidR="00A85B91" w:rsidRDefault="00A85B91" w:rsidP="007D7D7F">
            <w:r>
              <w:t>2379.7</w:t>
            </w:r>
          </w:p>
        </w:tc>
        <w:tc>
          <w:tcPr>
            <w:tcW w:w="1915" w:type="dxa"/>
          </w:tcPr>
          <w:p w:rsidR="00A85B91" w:rsidRDefault="00A85B91" w:rsidP="007D7D7F">
            <w:r>
              <w:t>-4800.76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433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2354.88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434</w:t>
            </w:r>
          </w:p>
        </w:tc>
        <w:tc>
          <w:tcPr>
            <w:tcW w:w="1914" w:type="dxa"/>
          </w:tcPr>
          <w:p w:rsidR="00A85B91" w:rsidRDefault="00A85B91" w:rsidP="007D7D7F">
            <w:r>
              <w:t>198°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2354.66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435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2354.42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436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2354.17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437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2353.92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438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2353.67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439</w:t>
            </w:r>
          </w:p>
        </w:tc>
        <w:tc>
          <w:tcPr>
            <w:tcW w:w="1914" w:type="dxa"/>
          </w:tcPr>
          <w:p w:rsidR="00A85B91" w:rsidRDefault="00A85B91" w:rsidP="007D7D7F">
            <w:r>
              <w:t>161°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2353.42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440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2353.18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441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-4815.63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442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2352.74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443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2352.55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444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2352.38</w:t>
            </w:r>
          </w:p>
        </w:tc>
        <w:tc>
          <w:tcPr>
            <w:tcW w:w="1915" w:type="dxa"/>
          </w:tcPr>
          <w:p w:rsidR="00A85B91" w:rsidRDefault="00A85B91" w:rsidP="007D7D7F">
            <w:r>
              <w:t>-4815.15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445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2352.23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-4814.95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446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2352.11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-4814.73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447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2352.02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448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449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2351.92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-4814.01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450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2351.92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-4813.75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451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2351.96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-4813.51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452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2352.02</w:t>
            </w:r>
          </w:p>
        </w:tc>
        <w:tc>
          <w:tcPr>
            <w:tcW w:w="1915" w:type="dxa"/>
          </w:tcPr>
          <w:p w:rsidR="00A85B91" w:rsidRDefault="00A85B91" w:rsidP="007D7D7F">
            <w:r>
              <w:t>-4813.26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453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2352.11</w:t>
            </w:r>
          </w:p>
        </w:tc>
        <w:tc>
          <w:tcPr>
            <w:tcW w:w="1915" w:type="dxa"/>
          </w:tcPr>
          <w:p w:rsidR="00A85B91" w:rsidRDefault="00A85B91" w:rsidP="007D7D7F">
            <w:r>
              <w:t>-4813.03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454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2352.23</w:t>
            </w:r>
          </w:p>
        </w:tc>
        <w:tc>
          <w:tcPr>
            <w:tcW w:w="1915" w:type="dxa"/>
          </w:tcPr>
          <w:p w:rsidR="00A85B91" w:rsidRDefault="00A85B91" w:rsidP="007D7D7F">
            <w:r>
              <w:t>-4812.81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455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2352.38</w:t>
            </w:r>
          </w:p>
        </w:tc>
        <w:tc>
          <w:tcPr>
            <w:tcW w:w="1915" w:type="dxa"/>
          </w:tcPr>
          <w:p w:rsidR="00A85B91" w:rsidRDefault="00A85B91" w:rsidP="007D7D7F">
            <w:r>
              <w:t>-4812.61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456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2352.55</w:t>
            </w:r>
          </w:p>
        </w:tc>
        <w:tc>
          <w:tcPr>
            <w:tcW w:w="1915" w:type="dxa"/>
          </w:tcPr>
          <w:p w:rsidR="00A85B91" w:rsidRDefault="00A85B91" w:rsidP="007D7D7F">
            <w:r>
              <w:t>-4812.42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457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2352.74</w:t>
            </w:r>
          </w:p>
        </w:tc>
        <w:tc>
          <w:tcPr>
            <w:tcW w:w="1915" w:type="dxa"/>
          </w:tcPr>
          <w:p w:rsidR="00A85B91" w:rsidRDefault="00A85B91" w:rsidP="007D7D7F">
            <w:r>
              <w:t>-4812.26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458</w:t>
            </w:r>
          </w:p>
        </w:tc>
        <w:tc>
          <w:tcPr>
            <w:tcW w:w="1914" w:type="dxa"/>
          </w:tcPr>
          <w:p w:rsidR="00A85B91" w:rsidRDefault="00A85B91" w:rsidP="007D7D7F">
            <w:r>
              <w:t>30°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28.78</w:t>
            </w:r>
          </w:p>
        </w:tc>
        <w:tc>
          <w:tcPr>
            <w:tcW w:w="1914" w:type="dxa"/>
          </w:tcPr>
          <w:p w:rsidR="00A85B91" w:rsidRDefault="00A85B91" w:rsidP="007D7D7F">
            <w:r>
              <w:t>2352.96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-4812.13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459</w:t>
            </w:r>
          </w:p>
        </w:tc>
        <w:tc>
          <w:tcPr>
            <w:tcW w:w="1914" w:type="dxa"/>
          </w:tcPr>
          <w:p w:rsidR="00A85B91" w:rsidRDefault="00A85B91" w:rsidP="007D7D7F">
            <w:r>
              <w:t>120° 56' 29''</w:t>
            </w:r>
          </w:p>
        </w:tc>
        <w:tc>
          <w:tcPr>
            <w:tcW w:w="1914" w:type="dxa"/>
          </w:tcPr>
          <w:p w:rsidR="00A85B91" w:rsidRDefault="00A85B91" w:rsidP="007D7D7F">
            <w:r>
              <w:t>42.5</w:t>
            </w:r>
          </w:p>
        </w:tc>
        <w:tc>
          <w:tcPr>
            <w:tcW w:w="1914" w:type="dxa"/>
          </w:tcPr>
          <w:p w:rsidR="00A85B91" w:rsidRDefault="00A85B91" w:rsidP="007D7D7F">
            <w:r>
              <w:t>2377.64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-4797.33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460</w:t>
            </w:r>
          </w:p>
        </w:tc>
        <w:tc>
          <w:tcPr>
            <w:tcW w:w="1914" w:type="dxa"/>
          </w:tcPr>
          <w:p w:rsidR="00A85B91" w:rsidRDefault="00A85B91" w:rsidP="007D7D7F">
            <w:r>
              <w:t>143° 37' 54''</w:t>
            </w:r>
          </w:p>
        </w:tc>
        <w:tc>
          <w:tcPr>
            <w:tcW w:w="1914" w:type="dxa"/>
          </w:tcPr>
          <w:p w:rsidR="00A85B91" w:rsidRDefault="00A85B91" w:rsidP="007D7D7F">
            <w:r>
              <w:t>23.71</w:t>
            </w:r>
          </w:p>
        </w:tc>
        <w:tc>
          <w:tcPr>
            <w:tcW w:w="1914" w:type="dxa"/>
          </w:tcPr>
          <w:p w:rsidR="00A85B91" w:rsidRDefault="00A85B91" w:rsidP="007D7D7F">
            <w:r>
              <w:t>2355.79</w:t>
            </w:r>
          </w:p>
        </w:tc>
        <w:tc>
          <w:tcPr>
            <w:tcW w:w="1915" w:type="dxa"/>
          </w:tcPr>
          <w:p w:rsidR="00A85B91" w:rsidRDefault="00A85B91" w:rsidP="007D7D7F">
            <w:r>
              <w:t>-4760.88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461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24'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2336.69</w:t>
            </w:r>
          </w:p>
        </w:tc>
        <w:tc>
          <w:tcPr>
            <w:tcW w:w="1915" w:type="dxa"/>
          </w:tcPr>
          <w:p w:rsidR="00A85B91" w:rsidRDefault="00A85B91" w:rsidP="007D7D7F">
            <w:r>
              <w:t>-4746.82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462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2336.5</w:t>
            </w:r>
          </w:p>
        </w:tc>
        <w:tc>
          <w:tcPr>
            <w:tcW w:w="1915" w:type="dxa"/>
          </w:tcPr>
          <w:p w:rsidR="00A85B91" w:rsidRDefault="00A85B91" w:rsidP="007D7D7F">
            <w:r>
              <w:t>-4746.66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463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-4746.48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464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2336.18</w:t>
            </w:r>
          </w:p>
        </w:tc>
        <w:tc>
          <w:tcPr>
            <w:tcW w:w="1915" w:type="dxa"/>
          </w:tcPr>
          <w:p w:rsidR="00A85B91" w:rsidRDefault="00A85B91" w:rsidP="007D7D7F">
            <w:r>
              <w:t>-4746.27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465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-4746.05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466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-4745.82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467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12'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2335.91</w:t>
            </w:r>
          </w:p>
        </w:tc>
        <w:tc>
          <w:tcPr>
            <w:tcW w:w="1915" w:type="dxa"/>
          </w:tcPr>
          <w:p w:rsidR="00A85B91" w:rsidRDefault="00A85B91" w:rsidP="007D7D7F">
            <w:r>
              <w:t>-4745.58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468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-4745.33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469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47'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2335.87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-4745.08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470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2335.91</w:t>
            </w:r>
          </w:p>
        </w:tc>
        <w:tc>
          <w:tcPr>
            <w:tcW w:w="1915" w:type="dxa"/>
          </w:tcPr>
          <w:p w:rsidR="00A85B91" w:rsidRDefault="00A85B91" w:rsidP="007D7D7F">
            <w:r>
              <w:t>-4744.83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471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2335.97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-4744.58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472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2336.06</w:t>
            </w:r>
          </w:p>
        </w:tc>
        <w:tc>
          <w:tcPr>
            <w:tcW w:w="1915" w:type="dxa"/>
          </w:tcPr>
          <w:p w:rsidR="00A85B91" w:rsidRDefault="00A85B91" w:rsidP="007D7D7F">
            <w:r>
              <w:t>-4744.35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473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2336.18</w:t>
            </w:r>
          </w:p>
        </w:tc>
        <w:tc>
          <w:tcPr>
            <w:tcW w:w="1915" w:type="dxa"/>
          </w:tcPr>
          <w:p w:rsidR="00A85B91" w:rsidRDefault="00A85B91" w:rsidP="007D7D7F">
            <w:r>
              <w:t>-4744.13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474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-4743.93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475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2336.5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476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2336.69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-4743.58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477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2336.91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-4743.45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478</w:t>
            </w:r>
          </w:p>
        </w:tc>
        <w:tc>
          <w:tcPr>
            <w:tcW w:w="1914" w:type="dxa"/>
          </w:tcPr>
          <w:p w:rsidR="00A85B91" w:rsidRDefault="00A85B91" w:rsidP="007D7D7F">
            <w:r>
              <w:t>18°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2337.13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-4743.34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479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2337.37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-4743.26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480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0.25</w:t>
            </w:r>
          </w:p>
        </w:tc>
        <w:tc>
          <w:tcPr>
            <w:tcW w:w="1914" w:type="dxa"/>
          </w:tcPr>
          <w:p w:rsidR="00A85B91" w:rsidRDefault="00A85B91" w:rsidP="007D7D7F">
            <w:r>
              <w:t>2337.62</w:t>
            </w:r>
          </w:p>
        </w:tc>
        <w:tc>
          <w:tcPr>
            <w:tcW w:w="1915" w:type="dxa"/>
          </w:tcPr>
          <w:p w:rsidR="00A85B91" w:rsidRDefault="00A85B91" w:rsidP="007D7D7F">
            <w:r>
              <w:t>-4743.22</w:t>
            </w:r>
          </w:p>
        </w:tc>
      </w:tr>
    </w:tbl>
    <w:p w:rsidR="00307575" w:rsidRPr="00A43F2A" w:rsidRDefault="00307575" w:rsidP="00263876">
      <w:pPr>
        <w:jc w:val="center"/>
        <w:rPr>
          <w:b/>
          <w:color w:val="FF0000"/>
        </w:rPr>
      </w:pPr>
    </w:p>
    <w:p w:rsidR="005553DB" w:rsidRPr="00A85B91" w:rsidRDefault="005553DB" w:rsidP="00263876">
      <w:pPr>
        <w:jc w:val="center"/>
        <w:rPr>
          <w:b/>
          <w:sz w:val="28"/>
          <w:szCs w:val="28"/>
        </w:rPr>
      </w:pPr>
      <w:r w:rsidRPr="00A85B91">
        <w:rPr>
          <w:b/>
          <w:sz w:val="28"/>
          <w:szCs w:val="28"/>
        </w:rPr>
        <w:t xml:space="preserve">Охранная зона сетей </w:t>
      </w:r>
      <w:r w:rsidR="00A85B91" w:rsidRPr="00A85B91">
        <w:rPr>
          <w:b/>
          <w:sz w:val="28"/>
          <w:szCs w:val="28"/>
        </w:rPr>
        <w:t>газоснабжения</w:t>
      </w:r>
      <w:r w:rsidRPr="00A85B91">
        <w:rPr>
          <w:b/>
          <w:sz w:val="28"/>
          <w:szCs w:val="28"/>
        </w:rPr>
        <w:t xml:space="preserve"> (планируем</w:t>
      </w:r>
      <w:r w:rsidR="00A85B91">
        <w:rPr>
          <w:b/>
          <w:sz w:val="28"/>
          <w:szCs w:val="28"/>
        </w:rPr>
        <w:t>ая</w:t>
      </w:r>
      <w:r w:rsidRPr="00A85B91">
        <w:rPr>
          <w:b/>
          <w:sz w:val="28"/>
          <w:szCs w:val="28"/>
        </w:rPr>
        <w:t>)</w:t>
      </w:r>
    </w:p>
    <w:p w:rsidR="005553DB" w:rsidRPr="00A43F2A" w:rsidRDefault="005553DB" w:rsidP="00263876">
      <w:pPr>
        <w:jc w:val="center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Pr="008C5FD3" w:rsidRDefault="00A85B91" w:rsidP="007D7D7F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A85B91" w:rsidRPr="008C5FD3" w:rsidRDefault="00A85B91" w:rsidP="007D7D7F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A85B91" w:rsidRPr="008C5FD3" w:rsidRDefault="00A85B91" w:rsidP="007D7D7F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A85B91" w:rsidRPr="008C5FD3" w:rsidRDefault="00A85B91" w:rsidP="007D7D7F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A85B91" w:rsidRPr="008C5FD3" w:rsidRDefault="00A85B91" w:rsidP="007D7D7F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</w:t>
            </w:r>
          </w:p>
        </w:tc>
        <w:tc>
          <w:tcPr>
            <w:tcW w:w="1914" w:type="dxa"/>
          </w:tcPr>
          <w:p w:rsidR="00A85B91" w:rsidRDefault="00A85B91" w:rsidP="007D7D7F">
            <w:r>
              <w:t>221° 39' 15''</w:t>
            </w:r>
          </w:p>
        </w:tc>
        <w:tc>
          <w:tcPr>
            <w:tcW w:w="1914" w:type="dxa"/>
          </w:tcPr>
          <w:p w:rsidR="00A85B91" w:rsidRDefault="00A85B91" w:rsidP="007D7D7F">
            <w:r>
              <w:t>4.6</w:t>
            </w:r>
          </w:p>
        </w:tc>
        <w:tc>
          <w:tcPr>
            <w:tcW w:w="1914" w:type="dxa"/>
          </w:tcPr>
          <w:p w:rsidR="00A85B91" w:rsidRDefault="00A85B91" w:rsidP="007D7D7F">
            <w:r>
              <w:t>2834.51</w:t>
            </w:r>
          </w:p>
        </w:tc>
        <w:tc>
          <w:tcPr>
            <w:tcW w:w="1915" w:type="dxa"/>
          </w:tcPr>
          <w:p w:rsidR="00A85B91" w:rsidRDefault="00A85B91" w:rsidP="007D7D7F">
            <w:r>
              <w:t>-4781.44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</w:t>
            </w:r>
          </w:p>
        </w:tc>
        <w:tc>
          <w:tcPr>
            <w:tcW w:w="1914" w:type="dxa"/>
          </w:tcPr>
          <w:p w:rsidR="00A85B91" w:rsidRDefault="00A85B91" w:rsidP="007D7D7F">
            <w:r>
              <w:t>215° 18' 24''</w:t>
            </w:r>
          </w:p>
        </w:tc>
        <w:tc>
          <w:tcPr>
            <w:tcW w:w="1914" w:type="dxa"/>
          </w:tcPr>
          <w:p w:rsidR="00A85B91" w:rsidRDefault="00A85B91" w:rsidP="007D7D7F">
            <w:r>
              <w:t>21.04</w:t>
            </w:r>
          </w:p>
        </w:tc>
        <w:tc>
          <w:tcPr>
            <w:tcW w:w="1914" w:type="dxa"/>
          </w:tcPr>
          <w:p w:rsidR="00A85B91" w:rsidRDefault="00A85B91" w:rsidP="007D7D7F">
            <w:r>
              <w:t>2831.07</w:t>
            </w:r>
          </w:p>
        </w:tc>
        <w:tc>
          <w:tcPr>
            <w:tcW w:w="1915" w:type="dxa"/>
          </w:tcPr>
          <w:p w:rsidR="00A85B91" w:rsidRDefault="00A85B91" w:rsidP="007D7D7F">
            <w:r>
              <w:t>-4784.5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</w:t>
            </w:r>
          </w:p>
        </w:tc>
        <w:tc>
          <w:tcPr>
            <w:tcW w:w="1914" w:type="dxa"/>
          </w:tcPr>
          <w:p w:rsidR="00A85B91" w:rsidRDefault="00A85B91" w:rsidP="007D7D7F">
            <w:r>
              <w:t>206° 35' 42''</w:t>
            </w:r>
          </w:p>
        </w:tc>
        <w:tc>
          <w:tcPr>
            <w:tcW w:w="1914" w:type="dxa"/>
          </w:tcPr>
          <w:p w:rsidR="00A85B91" w:rsidRDefault="00A85B91" w:rsidP="007D7D7F">
            <w:r>
              <w:t>34.38</w:t>
            </w:r>
          </w:p>
        </w:tc>
        <w:tc>
          <w:tcPr>
            <w:tcW w:w="1914" w:type="dxa"/>
          </w:tcPr>
          <w:p w:rsidR="00A85B91" w:rsidRDefault="00A85B91" w:rsidP="007D7D7F">
            <w:r>
              <w:t>2813.9</w:t>
            </w:r>
          </w:p>
        </w:tc>
        <w:tc>
          <w:tcPr>
            <w:tcW w:w="1915" w:type="dxa"/>
          </w:tcPr>
          <w:p w:rsidR="00A85B91" w:rsidRDefault="00A85B91" w:rsidP="007D7D7F">
            <w:r>
              <w:t>-4796.66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</w:t>
            </w:r>
          </w:p>
        </w:tc>
        <w:tc>
          <w:tcPr>
            <w:tcW w:w="1914" w:type="dxa"/>
          </w:tcPr>
          <w:p w:rsidR="00A85B91" w:rsidRDefault="00A85B91" w:rsidP="007D7D7F">
            <w:r>
              <w:t>206° 55' 9''</w:t>
            </w:r>
          </w:p>
        </w:tc>
        <w:tc>
          <w:tcPr>
            <w:tcW w:w="1914" w:type="dxa"/>
          </w:tcPr>
          <w:p w:rsidR="00A85B91" w:rsidRDefault="00A85B91" w:rsidP="007D7D7F">
            <w:r>
              <w:t>27.5</w:t>
            </w:r>
          </w:p>
        </w:tc>
        <w:tc>
          <w:tcPr>
            <w:tcW w:w="1914" w:type="dxa"/>
          </w:tcPr>
          <w:p w:rsidR="00A85B91" w:rsidRDefault="00A85B91" w:rsidP="007D7D7F">
            <w:r>
              <w:t>2783.16</w:t>
            </w:r>
          </w:p>
        </w:tc>
        <w:tc>
          <w:tcPr>
            <w:tcW w:w="1915" w:type="dxa"/>
          </w:tcPr>
          <w:p w:rsidR="00A85B91" w:rsidRDefault="00A85B91" w:rsidP="007D7D7F">
            <w:r>
              <w:t>-4812.05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</w:t>
            </w:r>
          </w:p>
        </w:tc>
        <w:tc>
          <w:tcPr>
            <w:tcW w:w="1914" w:type="dxa"/>
          </w:tcPr>
          <w:p w:rsidR="00A85B91" w:rsidRDefault="00A85B91" w:rsidP="007D7D7F">
            <w:r>
              <w:t>207° 7' 40''</w:t>
            </w:r>
          </w:p>
        </w:tc>
        <w:tc>
          <w:tcPr>
            <w:tcW w:w="1914" w:type="dxa"/>
          </w:tcPr>
          <w:p w:rsidR="00A85B91" w:rsidRDefault="00A85B91" w:rsidP="007D7D7F">
            <w:r>
              <w:t>28.23</w:t>
            </w:r>
          </w:p>
        </w:tc>
        <w:tc>
          <w:tcPr>
            <w:tcW w:w="1914" w:type="dxa"/>
          </w:tcPr>
          <w:p w:rsidR="00A85B91" w:rsidRDefault="00A85B91" w:rsidP="007D7D7F">
            <w:r>
              <w:t>2758.64</w:t>
            </w:r>
          </w:p>
        </w:tc>
        <w:tc>
          <w:tcPr>
            <w:tcW w:w="1915" w:type="dxa"/>
          </w:tcPr>
          <w:p w:rsidR="00A85B91" w:rsidRDefault="00A85B91" w:rsidP="007D7D7F">
            <w:r>
              <w:t>-4824.5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</w:t>
            </w:r>
          </w:p>
        </w:tc>
        <w:tc>
          <w:tcPr>
            <w:tcW w:w="1914" w:type="dxa"/>
          </w:tcPr>
          <w:p w:rsidR="00A85B91" w:rsidRDefault="00A85B91" w:rsidP="007D7D7F">
            <w:r>
              <w:t>29° 23'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10.49</w:t>
            </w:r>
          </w:p>
        </w:tc>
        <w:tc>
          <w:tcPr>
            <w:tcW w:w="1914" w:type="dxa"/>
          </w:tcPr>
          <w:p w:rsidR="00A85B91" w:rsidRDefault="00A85B91" w:rsidP="007D7D7F">
            <w:r>
              <w:t>2733.52</w:t>
            </w:r>
          </w:p>
        </w:tc>
        <w:tc>
          <w:tcPr>
            <w:tcW w:w="1915" w:type="dxa"/>
          </w:tcPr>
          <w:p w:rsidR="00A85B91" w:rsidRDefault="00A85B91" w:rsidP="007D7D7F">
            <w:r>
              <w:t>-4837.37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</w:t>
            </w:r>
          </w:p>
        </w:tc>
        <w:tc>
          <w:tcPr>
            <w:tcW w:w="1914" w:type="dxa"/>
          </w:tcPr>
          <w:p w:rsidR="00A85B91" w:rsidRDefault="00A85B91" w:rsidP="007D7D7F">
            <w:r>
              <w:t>29° 36' 56''</w:t>
            </w:r>
          </w:p>
        </w:tc>
        <w:tc>
          <w:tcPr>
            <w:tcW w:w="1914" w:type="dxa"/>
          </w:tcPr>
          <w:p w:rsidR="00A85B91" w:rsidRDefault="00A85B91" w:rsidP="007D7D7F">
            <w:r>
              <w:t>60.5</w:t>
            </w:r>
          </w:p>
        </w:tc>
        <w:tc>
          <w:tcPr>
            <w:tcW w:w="1914" w:type="dxa"/>
          </w:tcPr>
          <w:p w:rsidR="00A85B91" w:rsidRDefault="00A85B91" w:rsidP="007D7D7F">
            <w:r>
              <w:t>2742.66</w:t>
            </w:r>
          </w:p>
        </w:tc>
        <w:tc>
          <w:tcPr>
            <w:tcW w:w="1915" w:type="dxa"/>
          </w:tcPr>
          <w:p w:rsidR="00A85B91" w:rsidRDefault="00A85B91" w:rsidP="007D7D7F">
            <w:r>
              <w:t>-4832.22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</w:t>
            </w:r>
          </w:p>
        </w:tc>
        <w:tc>
          <w:tcPr>
            <w:tcW w:w="1914" w:type="dxa"/>
          </w:tcPr>
          <w:p w:rsidR="00A85B91" w:rsidRDefault="00A85B91" w:rsidP="007D7D7F">
            <w:r>
              <w:t>27° 54' 3''</w:t>
            </w:r>
          </w:p>
        </w:tc>
        <w:tc>
          <w:tcPr>
            <w:tcW w:w="1914" w:type="dxa"/>
          </w:tcPr>
          <w:p w:rsidR="00A85B91" w:rsidRDefault="00A85B91" w:rsidP="007D7D7F">
            <w:r>
              <w:t>33</w:t>
            </w:r>
          </w:p>
        </w:tc>
        <w:tc>
          <w:tcPr>
            <w:tcW w:w="1914" w:type="dxa"/>
          </w:tcPr>
          <w:p w:rsidR="00A85B91" w:rsidRDefault="00A85B91" w:rsidP="007D7D7F">
            <w:r>
              <w:t>2795.26</w:t>
            </w:r>
          </w:p>
        </w:tc>
        <w:tc>
          <w:tcPr>
            <w:tcW w:w="1915" w:type="dxa"/>
          </w:tcPr>
          <w:p w:rsidR="00A85B91" w:rsidRDefault="00A85B91" w:rsidP="007D7D7F">
            <w:r>
              <w:t>-4802.32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</w:t>
            </w:r>
          </w:p>
        </w:tc>
        <w:tc>
          <w:tcPr>
            <w:tcW w:w="1914" w:type="dxa"/>
          </w:tcPr>
          <w:p w:rsidR="00A85B91" w:rsidRDefault="00A85B91" w:rsidP="007D7D7F">
            <w:r>
              <w:t>28° 19' 52''</w:t>
            </w:r>
          </w:p>
        </w:tc>
        <w:tc>
          <w:tcPr>
            <w:tcW w:w="1914" w:type="dxa"/>
          </w:tcPr>
          <w:p w:rsidR="00A85B91" w:rsidRDefault="00A85B91" w:rsidP="007D7D7F">
            <w:r>
              <w:t>11.46</w:t>
            </w:r>
          </w:p>
        </w:tc>
        <w:tc>
          <w:tcPr>
            <w:tcW w:w="1914" w:type="dxa"/>
          </w:tcPr>
          <w:p w:rsidR="00A85B91" w:rsidRDefault="00A85B91" w:rsidP="007D7D7F">
            <w:r>
              <w:t>2824.42</w:t>
            </w:r>
          </w:p>
        </w:tc>
        <w:tc>
          <w:tcPr>
            <w:tcW w:w="1915" w:type="dxa"/>
          </w:tcPr>
          <w:p w:rsidR="00A85B91" w:rsidRDefault="00A85B91" w:rsidP="007D7D7F">
            <w:r>
              <w:t>-4786.88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2577.67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2578.05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-4916.49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</w:t>
            </w:r>
          </w:p>
        </w:tc>
        <w:tc>
          <w:tcPr>
            <w:tcW w:w="1914" w:type="dxa"/>
          </w:tcPr>
          <w:p w:rsidR="00A85B91" w:rsidRDefault="00A85B91" w:rsidP="007D7D7F">
            <w:r>
              <w:t>342°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2578.42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2578.78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-4916.68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2579.12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6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2579.44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7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2579.73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8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2579.98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9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2580.21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10</w:t>
            </w:r>
          </w:p>
        </w:tc>
        <w:tc>
          <w:tcPr>
            <w:tcW w:w="1914" w:type="dxa"/>
          </w:tcPr>
          <w:p w:rsidR="00A85B91" w:rsidRDefault="00A85B91" w:rsidP="007D7D7F">
            <w:r>
              <w:t>297° 47' 40''</w:t>
            </w:r>
          </w:p>
        </w:tc>
        <w:tc>
          <w:tcPr>
            <w:tcW w:w="1914" w:type="dxa"/>
          </w:tcPr>
          <w:p w:rsidR="00A85B91" w:rsidRDefault="00A85B91" w:rsidP="007D7D7F">
            <w:r>
              <w:t>27.5</w:t>
            </w:r>
          </w:p>
        </w:tc>
        <w:tc>
          <w:tcPr>
            <w:tcW w:w="1914" w:type="dxa"/>
          </w:tcPr>
          <w:p w:rsidR="00A85B91" w:rsidRDefault="00A85B91" w:rsidP="007D7D7F">
            <w:r>
              <w:t>2580.39</w:t>
            </w:r>
          </w:p>
        </w:tc>
        <w:tc>
          <w:tcPr>
            <w:tcW w:w="1915" w:type="dxa"/>
          </w:tcPr>
          <w:p w:rsidR="00A85B91" w:rsidRDefault="00A85B91" w:rsidP="007D7D7F">
            <w:r>
              <w:t>-4918.19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11</w:t>
            </w:r>
          </w:p>
        </w:tc>
        <w:tc>
          <w:tcPr>
            <w:tcW w:w="1914" w:type="dxa"/>
          </w:tcPr>
          <w:p w:rsidR="00A85B91" w:rsidRDefault="00A85B91" w:rsidP="007D7D7F">
            <w:r>
              <w:t>1° 24' 50''</w:t>
            </w:r>
          </w:p>
        </w:tc>
        <w:tc>
          <w:tcPr>
            <w:tcW w:w="1914" w:type="dxa"/>
          </w:tcPr>
          <w:p w:rsidR="00A85B91" w:rsidRDefault="00A85B91" w:rsidP="007D7D7F">
            <w:r>
              <w:t>2.58</w:t>
            </w:r>
          </w:p>
        </w:tc>
        <w:tc>
          <w:tcPr>
            <w:tcW w:w="1914" w:type="dxa"/>
          </w:tcPr>
          <w:p w:rsidR="00A85B91" w:rsidRDefault="00A85B91" w:rsidP="007D7D7F">
            <w:r>
              <w:t>2593.21</w:t>
            </w:r>
          </w:p>
        </w:tc>
        <w:tc>
          <w:tcPr>
            <w:tcW w:w="1915" w:type="dxa"/>
          </w:tcPr>
          <w:p w:rsidR="00A85B91" w:rsidRDefault="00A85B91" w:rsidP="007D7D7F">
            <w:r>
              <w:t>-4942.52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12</w:t>
            </w:r>
          </w:p>
        </w:tc>
        <w:tc>
          <w:tcPr>
            <w:tcW w:w="1914" w:type="dxa"/>
          </w:tcPr>
          <w:p w:rsidR="00A85B91" w:rsidRDefault="00A85B91" w:rsidP="007D7D7F">
            <w:r>
              <w:t>356° 24'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2595.8</w:t>
            </w:r>
          </w:p>
        </w:tc>
        <w:tc>
          <w:tcPr>
            <w:tcW w:w="1915" w:type="dxa"/>
          </w:tcPr>
          <w:p w:rsidR="00A85B91" w:rsidRDefault="00A85B91" w:rsidP="007D7D7F">
            <w:r>
              <w:t>-4942.46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13</w:t>
            </w:r>
          </w:p>
        </w:tc>
        <w:tc>
          <w:tcPr>
            <w:tcW w:w="1914" w:type="dxa"/>
          </w:tcPr>
          <w:p w:rsidR="00A85B91" w:rsidRDefault="00A85B91" w:rsidP="007D7D7F">
            <w:r>
              <w:t>349°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2596.17</w:t>
            </w:r>
          </w:p>
        </w:tc>
        <w:tc>
          <w:tcPr>
            <w:tcW w:w="1915" w:type="dxa"/>
          </w:tcPr>
          <w:p w:rsidR="00A85B91" w:rsidRDefault="00A85B91" w:rsidP="007D7D7F">
            <w:r>
              <w:t>-4942.48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14</w:t>
            </w:r>
          </w:p>
        </w:tc>
        <w:tc>
          <w:tcPr>
            <w:tcW w:w="1914" w:type="dxa"/>
          </w:tcPr>
          <w:p w:rsidR="00A85B91" w:rsidRDefault="00A85B91" w:rsidP="007D7D7F">
            <w:r>
              <w:t>342°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2596.54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-4942.55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15</w:t>
            </w:r>
          </w:p>
        </w:tc>
        <w:tc>
          <w:tcPr>
            <w:tcW w:w="1914" w:type="dxa"/>
          </w:tcPr>
          <w:p w:rsidR="00A85B91" w:rsidRDefault="00A85B91" w:rsidP="007D7D7F">
            <w:r>
              <w:t>334° 48'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2596.9</w:t>
            </w:r>
          </w:p>
        </w:tc>
        <w:tc>
          <w:tcPr>
            <w:tcW w:w="1915" w:type="dxa"/>
          </w:tcPr>
          <w:p w:rsidR="00A85B91" w:rsidRDefault="00A85B91" w:rsidP="007D7D7F">
            <w:r>
              <w:t>-4942.67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16</w:t>
            </w:r>
          </w:p>
        </w:tc>
        <w:tc>
          <w:tcPr>
            <w:tcW w:w="1914" w:type="dxa"/>
          </w:tcPr>
          <w:p w:rsidR="00A85B91" w:rsidRDefault="00A85B91" w:rsidP="007D7D7F">
            <w:r>
              <w:t>327° 35'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2597.24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-4942.83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17</w:t>
            </w:r>
          </w:p>
        </w:tc>
        <w:tc>
          <w:tcPr>
            <w:tcW w:w="1914" w:type="dxa"/>
          </w:tcPr>
          <w:p w:rsidR="00A85B91" w:rsidRDefault="00A85B91" w:rsidP="007D7D7F">
            <w:r>
              <w:t>320°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-4943.03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18</w:t>
            </w:r>
          </w:p>
        </w:tc>
        <w:tc>
          <w:tcPr>
            <w:tcW w:w="1914" w:type="dxa"/>
          </w:tcPr>
          <w:p w:rsidR="00A85B91" w:rsidRDefault="00A85B91" w:rsidP="007D7D7F">
            <w:r>
              <w:t>313°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-4943.27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19</w:t>
            </w:r>
          </w:p>
        </w:tc>
        <w:tc>
          <w:tcPr>
            <w:tcW w:w="1914" w:type="dxa"/>
          </w:tcPr>
          <w:p w:rsidR="00A85B91" w:rsidRDefault="00A85B91" w:rsidP="007D7D7F">
            <w:r>
              <w:t>305°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2598.11</w:t>
            </w:r>
          </w:p>
        </w:tc>
        <w:tc>
          <w:tcPr>
            <w:tcW w:w="1915" w:type="dxa"/>
          </w:tcPr>
          <w:p w:rsidR="00A85B91" w:rsidRDefault="00A85B91" w:rsidP="007D7D7F">
            <w:r>
              <w:t>-4943.55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20</w:t>
            </w:r>
          </w:p>
        </w:tc>
        <w:tc>
          <w:tcPr>
            <w:tcW w:w="1914" w:type="dxa"/>
          </w:tcPr>
          <w:p w:rsidR="00A85B91" w:rsidRDefault="00A85B91" w:rsidP="007D7D7F">
            <w:r>
              <w:t>298°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-4943.85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21</w:t>
            </w:r>
          </w:p>
        </w:tc>
        <w:tc>
          <w:tcPr>
            <w:tcW w:w="1914" w:type="dxa"/>
          </w:tcPr>
          <w:p w:rsidR="00A85B91" w:rsidRDefault="00A85B91" w:rsidP="007D7D7F">
            <w:r>
              <w:t>291°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2598.51</w:t>
            </w:r>
          </w:p>
        </w:tc>
        <w:tc>
          <w:tcPr>
            <w:tcW w:w="1915" w:type="dxa"/>
          </w:tcPr>
          <w:p w:rsidR="00A85B91" w:rsidRDefault="00A85B91" w:rsidP="007D7D7F">
            <w:r>
              <w:t>-4944.18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22</w:t>
            </w:r>
          </w:p>
        </w:tc>
        <w:tc>
          <w:tcPr>
            <w:tcW w:w="1914" w:type="dxa"/>
          </w:tcPr>
          <w:p w:rsidR="00A85B91" w:rsidRDefault="00A85B91" w:rsidP="007D7D7F">
            <w:r>
              <w:t>284°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-4944.53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23</w:t>
            </w:r>
          </w:p>
        </w:tc>
        <w:tc>
          <w:tcPr>
            <w:tcW w:w="1914" w:type="dxa"/>
          </w:tcPr>
          <w:p w:rsidR="00A85B91" w:rsidRDefault="00A85B91" w:rsidP="007D7D7F">
            <w:r>
              <w:t>277°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2598.74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-4944.9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24</w:t>
            </w:r>
          </w:p>
        </w:tc>
        <w:tc>
          <w:tcPr>
            <w:tcW w:w="1914" w:type="dxa"/>
          </w:tcPr>
          <w:p w:rsidR="00A85B91" w:rsidRDefault="00A85B91" w:rsidP="007D7D7F">
            <w:r>
              <w:t>270°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2598.79</w:t>
            </w:r>
          </w:p>
        </w:tc>
        <w:tc>
          <w:tcPr>
            <w:tcW w:w="1915" w:type="dxa"/>
          </w:tcPr>
          <w:p w:rsidR="00A85B91" w:rsidRDefault="00A85B91" w:rsidP="007D7D7F">
            <w:r>
              <w:t>-4945.27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25</w:t>
            </w:r>
          </w:p>
        </w:tc>
        <w:tc>
          <w:tcPr>
            <w:tcW w:w="1914" w:type="dxa"/>
          </w:tcPr>
          <w:p w:rsidR="00A85B91" w:rsidRDefault="00A85B91" w:rsidP="007D7D7F">
            <w:r>
              <w:t>262°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2598.79</w:t>
            </w:r>
          </w:p>
        </w:tc>
        <w:tc>
          <w:tcPr>
            <w:tcW w:w="1915" w:type="dxa"/>
          </w:tcPr>
          <w:p w:rsidR="00A85B91" w:rsidRDefault="00A85B91" w:rsidP="007D7D7F">
            <w:r>
              <w:t>-4945.65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26</w:t>
            </w:r>
          </w:p>
        </w:tc>
        <w:tc>
          <w:tcPr>
            <w:tcW w:w="1914" w:type="dxa"/>
          </w:tcPr>
          <w:p w:rsidR="00A85B91" w:rsidRDefault="00A85B91" w:rsidP="007D7D7F">
            <w:r>
              <w:t>255°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2598.74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-4946.02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27</w:t>
            </w:r>
          </w:p>
        </w:tc>
        <w:tc>
          <w:tcPr>
            <w:tcW w:w="1914" w:type="dxa"/>
          </w:tcPr>
          <w:p w:rsidR="00A85B91" w:rsidRDefault="00A85B91" w:rsidP="007D7D7F">
            <w:r>
              <w:t>248°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2598.65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-4946.39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28</w:t>
            </w:r>
          </w:p>
        </w:tc>
        <w:tc>
          <w:tcPr>
            <w:tcW w:w="1914" w:type="dxa"/>
          </w:tcPr>
          <w:p w:rsidR="00A85B91" w:rsidRDefault="00A85B91" w:rsidP="007D7D7F">
            <w:r>
              <w:t>241°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2598.51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-4946.74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29</w:t>
            </w:r>
          </w:p>
        </w:tc>
        <w:tc>
          <w:tcPr>
            <w:tcW w:w="1914" w:type="dxa"/>
          </w:tcPr>
          <w:p w:rsidR="00A85B91" w:rsidRDefault="00A85B91" w:rsidP="007D7D7F">
            <w:r>
              <w:t>234°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-4947.07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30</w:t>
            </w:r>
          </w:p>
        </w:tc>
        <w:tc>
          <w:tcPr>
            <w:tcW w:w="1914" w:type="dxa"/>
          </w:tcPr>
          <w:p w:rsidR="00A85B91" w:rsidRDefault="00A85B91" w:rsidP="007D7D7F">
            <w:r>
              <w:t>226°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2598.11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-4947.37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31</w:t>
            </w:r>
          </w:p>
        </w:tc>
        <w:tc>
          <w:tcPr>
            <w:tcW w:w="1914" w:type="dxa"/>
          </w:tcPr>
          <w:p w:rsidR="00A85B91" w:rsidRDefault="00A85B91" w:rsidP="007D7D7F">
            <w:r>
              <w:t>219°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2597.85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-4947.65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32</w:t>
            </w:r>
          </w:p>
        </w:tc>
        <w:tc>
          <w:tcPr>
            <w:tcW w:w="1914" w:type="dxa"/>
          </w:tcPr>
          <w:p w:rsidR="00A85B91" w:rsidRDefault="00A85B91" w:rsidP="007D7D7F">
            <w:r>
              <w:t>212° 24'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2597.56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-4947.89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33</w:t>
            </w:r>
          </w:p>
        </w:tc>
        <w:tc>
          <w:tcPr>
            <w:tcW w:w="1914" w:type="dxa"/>
          </w:tcPr>
          <w:p w:rsidR="00A85B91" w:rsidRDefault="00A85B91" w:rsidP="007D7D7F">
            <w:r>
              <w:t>205° 11'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2597.24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-4948.09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34</w:t>
            </w:r>
          </w:p>
        </w:tc>
        <w:tc>
          <w:tcPr>
            <w:tcW w:w="1914" w:type="dxa"/>
          </w:tcPr>
          <w:p w:rsidR="00A85B91" w:rsidRDefault="00A85B91" w:rsidP="007D7D7F">
            <w:r>
              <w:t>197°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2596.9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-4948.25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35</w:t>
            </w:r>
          </w:p>
        </w:tc>
        <w:tc>
          <w:tcPr>
            <w:tcW w:w="1914" w:type="dxa"/>
          </w:tcPr>
          <w:p w:rsidR="00A85B91" w:rsidRDefault="00A85B91" w:rsidP="007D7D7F">
            <w:r>
              <w:t>190°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2596.54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-4948.36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36</w:t>
            </w:r>
          </w:p>
        </w:tc>
        <w:tc>
          <w:tcPr>
            <w:tcW w:w="1914" w:type="dxa"/>
          </w:tcPr>
          <w:p w:rsidR="00A85B91" w:rsidRDefault="00A85B91" w:rsidP="007D7D7F">
            <w:r>
              <w:t>183° 35'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2596.17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-4948.44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37</w:t>
            </w:r>
          </w:p>
        </w:tc>
        <w:tc>
          <w:tcPr>
            <w:tcW w:w="1914" w:type="dxa"/>
          </w:tcPr>
          <w:p w:rsidR="00A85B91" w:rsidRDefault="00A85B91" w:rsidP="007D7D7F">
            <w:r>
              <w:t>181° 24' 50''</w:t>
            </w:r>
          </w:p>
        </w:tc>
        <w:tc>
          <w:tcPr>
            <w:tcW w:w="1914" w:type="dxa"/>
          </w:tcPr>
          <w:p w:rsidR="00A85B91" w:rsidRDefault="00A85B91" w:rsidP="007D7D7F">
            <w:r>
              <w:t>4.37</w:t>
            </w:r>
          </w:p>
        </w:tc>
        <w:tc>
          <w:tcPr>
            <w:tcW w:w="1914" w:type="dxa"/>
          </w:tcPr>
          <w:p w:rsidR="00A85B91" w:rsidRDefault="00A85B91" w:rsidP="007D7D7F">
            <w:r>
              <w:t>2595.8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-4948.46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38</w:t>
            </w:r>
          </w:p>
        </w:tc>
        <w:tc>
          <w:tcPr>
            <w:tcW w:w="1914" w:type="dxa"/>
          </w:tcPr>
          <w:p w:rsidR="00A85B91" w:rsidRDefault="00A85B91" w:rsidP="007D7D7F">
            <w:r>
              <w:t>176° 24'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2591.43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-4948.57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39</w:t>
            </w:r>
          </w:p>
        </w:tc>
        <w:tc>
          <w:tcPr>
            <w:tcW w:w="1914" w:type="dxa"/>
          </w:tcPr>
          <w:p w:rsidR="00A85B91" w:rsidRDefault="00A85B91" w:rsidP="007D7D7F">
            <w:r>
              <w:t>169° 12'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2591.05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40</w:t>
            </w:r>
          </w:p>
        </w:tc>
        <w:tc>
          <w:tcPr>
            <w:tcW w:w="1914" w:type="dxa"/>
          </w:tcPr>
          <w:p w:rsidR="00A85B91" w:rsidRDefault="00A85B91" w:rsidP="007D7D7F">
            <w:r>
              <w:t>162° 0'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2590.68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-4948.47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41</w:t>
            </w:r>
          </w:p>
        </w:tc>
        <w:tc>
          <w:tcPr>
            <w:tcW w:w="1914" w:type="dxa"/>
          </w:tcPr>
          <w:p w:rsidR="00A85B91" w:rsidRDefault="00A85B91" w:rsidP="007D7D7F">
            <w:r>
              <w:t>154° 48' 2''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2590.33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-4948.36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42</w:t>
            </w:r>
          </w:p>
        </w:tc>
        <w:tc>
          <w:tcPr>
            <w:tcW w:w="1914" w:type="dxa"/>
          </w:tcPr>
          <w:p w:rsidR="00A85B91" w:rsidRDefault="00A85B91" w:rsidP="007D7D7F">
            <w:r>
              <w:t>147° 35'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2589.98</w:t>
            </w:r>
          </w:p>
        </w:tc>
        <w:tc>
          <w:tcPr>
            <w:tcW w:w="1915" w:type="dxa"/>
          </w:tcPr>
          <w:p w:rsidR="00A85B91" w:rsidRDefault="00A85B91" w:rsidP="007D7D7F">
            <w:r>
              <w:t>-4948.2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43</w:t>
            </w:r>
          </w:p>
        </w:tc>
        <w:tc>
          <w:tcPr>
            <w:tcW w:w="1914" w:type="dxa"/>
          </w:tcPr>
          <w:p w:rsidR="00A85B91" w:rsidRDefault="00A85B91" w:rsidP="007D7D7F">
            <w:r>
              <w:t>140°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2589.67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-4947.99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44</w:t>
            </w:r>
          </w:p>
        </w:tc>
        <w:tc>
          <w:tcPr>
            <w:tcW w:w="1914" w:type="dxa"/>
          </w:tcPr>
          <w:p w:rsidR="00A85B91" w:rsidRDefault="00A85B91" w:rsidP="007D7D7F">
            <w:r>
              <w:t>133°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2589.38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45</w:t>
            </w:r>
          </w:p>
        </w:tc>
        <w:tc>
          <w:tcPr>
            <w:tcW w:w="1914" w:type="dxa"/>
          </w:tcPr>
          <w:p w:rsidR="00A85B91" w:rsidRDefault="00A85B91" w:rsidP="007D7D7F">
            <w:r>
              <w:t>125° 59'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2589.12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-4947.48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46</w:t>
            </w:r>
          </w:p>
        </w:tc>
        <w:tc>
          <w:tcPr>
            <w:tcW w:w="1914" w:type="dxa"/>
          </w:tcPr>
          <w:p w:rsidR="00A85B91" w:rsidRDefault="00A85B91" w:rsidP="007D7D7F">
            <w:r>
              <w:t>118°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2588.9</w:t>
            </w:r>
          </w:p>
        </w:tc>
        <w:tc>
          <w:tcPr>
            <w:tcW w:w="1915" w:type="dxa"/>
          </w:tcPr>
          <w:p w:rsidR="00A85B91" w:rsidRDefault="00A85B91" w:rsidP="007D7D7F">
            <w:r>
              <w:t>-4947.17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47</w:t>
            </w:r>
          </w:p>
        </w:tc>
        <w:tc>
          <w:tcPr>
            <w:tcW w:w="1914" w:type="dxa"/>
          </w:tcPr>
          <w:p w:rsidR="00A85B91" w:rsidRDefault="00A85B91" w:rsidP="007D7D7F">
            <w:r>
              <w:t>117° 47' 40''</w:t>
            </w:r>
          </w:p>
        </w:tc>
        <w:tc>
          <w:tcPr>
            <w:tcW w:w="1914" w:type="dxa"/>
          </w:tcPr>
          <w:p w:rsidR="00A85B91" w:rsidRDefault="00A85B91" w:rsidP="007D7D7F">
            <w:r>
              <w:t>29.5</w:t>
            </w:r>
          </w:p>
        </w:tc>
        <w:tc>
          <w:tcPr>
            <w:tcW w:w="1914" w:type="dxa"/>
          </w:tcPr>
          <w:p w:rsidR="00A85B91" w:rsidRDefault="00A85B91" w:rsidP="007D7D7F">
            <w:r>
              <w:t>2588.72</w:t>
            </w:r>
          </w:p>
        </w:tc>
        <w:tc>
          <w:tcPr>
            <w:tcW w:w="1915" w:type="dxa"/>
          </w:tcPr>
          <w:p w:rsidR="00A85B91" w:rsidRDefault="00A85B91" w:rsidP="007D7D7F">
            <w:r>
              <w:t>-4946.84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48</w:t>
            </w:r>
          </w:p>
        </w:tc>
        <w:tc>
          <w:tcPr>
            <w:tcW w:w="1914" w:type="dxa"/>
          </w:tcPr>
          <w:p w:rsidR="00A85B91" w:rsidRDefault="00A85B91" w:rsidP="007D7D7F">
            <w:r>
              <w:t>111° 35'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-4920.75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49</w:t>
            </w:r>
          </w:p>
        </w:tc>
        <w:tc>
          <w:tcPr>
            <w:tcW w:w="1914" w:type="dxa"/>
          </w:tcPr>
          <w:p w:rsidR="00A85B91" w:rsidRDefault="00A85B91" w:rsidP="007D7D7F">
            <w:r>
              <w:t>104° 23'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2574.82</w:t>
            </w:r>
          </w:p>
        </w:tc>
        <w:tc>
          <w:tcPr>
            <w:tcW w:w="1915" w:type="dxa"/>
          </w:tcPr>
          <w:p w:rsidR="00A85B91" w:rsidRDefault="00A85B91" w:rsidP="007D7D7F">
            <w:r>
              <w:t>-4920.4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50</w:t>
            </w:r>
          </w:p>
        </w:tc>
        <w:tc>
          <w:tcPr>
            <w:tcW w:w="1914" w:type="dxa"/>
          </w:tcPr>
          <w:p w:rsidR="00A85B91" w:rsidRDefault="00A85B91" w:rsidP="007D7D7F">
            <w:r>
              <w:t>97° 11'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2574.73</w:t>
            </w:r>
          </w:p>
        </w:tc>
        <w:tc>
          <w:tcPr>
            <w:tcW w:w="1915" w:type="dxa"/>
          </w:tcPr>
          <w:p w:rsidR="00A85B91" w:rsidRDefault="00A85B91" w:rsidP="007D7D7F">
            <w:r>
              <w:t>-4920.03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51</w:t>
            </w:r>
          </w:p>
        </w:tc>
        <w:tc>
          <w:tcPr>
            <w:tcW w:w="1914" w:type="dxa"/>
          </w:tcPr>
          <w:p w:rsidR="00A85B91" w:rsidRDefault="00A85B91" w:rsidP="007D7D7F">
            <w:r>
              <w:t>90°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2574.68</w:t>
            </w:r>
          </w:p>
        </w:tc>
        <w:tc>
          <w:tcPr>
            <w:tcW w:w="1915" w:type="dxa"/>
          </w:tcPr>
          <w:p w:rsidR="00A85B91" w:rsidRDefault="00A85B91" w:rsidP="007D7D7F">
            <w:r>
              <w:t>-4919.66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52</w:t>
            </w:r>
          </w:p>
        </w:tc>
        <w:tc>
          <w:tcPr>
            <w:tcW w:w="1914" w:type="dxa"/>
          </w:tcPr>
          <w:p w:rsidR="00A85B91" w:rsidRDefault="00A85B91" w:rsidP="007D7D7F">
            <w:r>
              <w:t>82° 48'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2574.68</w:t>
            </w:r>
          </w:p>
        </w:tc>
        <w:tc>
          <w:tcPr>
            <w:tcW w:w="1915" w:type="dxa"/>
          </w:tcPr>
          <w:p w:rsidR="00A85B91" w:rsidRDefault="00A85B91" w:rsidP="007D7D7F">
            <w:r>
              <w:t>-4919.28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53</w:t>
            </w:r>
          </w:p>
        </w:tc>
        <w:tc>
          <w:tcPr>
            <w:tcW w:w="1914" w:type="dxa"/>
          </w:tcPr>
          <w:p w:rsidR="00A85B91" w:rsidRDefault="00A85B91" w:rsidP="007D7D7F">
            <w:r>
              <w:t>75°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2574.73</w:t>
            </w:r>
          </w:p>
        </w:tc>
        <w:tc>
          <w:tcPr>
            <w:tcW w:w="1915" w:type="dxa"/>
          </w:tcPr>
          <w:p w:rsidR="00A85B91" w:rsidRDefault="00A85B91" w:rsidP="007D7D7F">
            <w:r>
              <w:t>-4918.91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54</w:t>
            </w:r>
          </w:p>
        </w:tc>
        <w:tc>
          <w:tcPr>
            <w:tcW w:w="1914" w:type="dxa"/>
          </w:tcPr>
          <w:p w:rsidR="00A85B91" w:rsidRDefault="00A85B91" w:rsidP="007D7D7F">
            <w:r>
              <w:t>68° 24'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2574.82</w:t>
            </w:r>
          </w:p>
        </w:tc>
        <w:tc>
          <w:tcPr>
            <w:tcW w:w="1915" w:type="dxa"/>
          </w:tcPr>
          <w:p w:rsidR="00A85B91" w:rsidRDefault="00A85B91" w:rsidP="007D7D7F">
            <w:r>
              <w:t>-4918.54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55</w:t>
            </w:r>
          </w:p>
        </w:tc>
        <w:tc>
          <w:tcPr>
            <w:tcW w:w="1914" w:type="dxa"/>
          </w:tcPr>
          <w:p w:rsidR="00A85B91" w:rsidRDefault="00A85B91" w:rsidP="007D7D7F">
            <w:r>
              <w:t>61° 11'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2574.96</w:t>
            </w:r>
          </w:p>
        </w:tc>
        <w:tc>
          <w:tcPr>
            <w:tcW w:w="1915" w:type="dxa"/>
          </w:tcPr>
          <w:p w:rsidR="00A85B91" w:rsidRDefault="00A85B91" w:rsidP="007D7D7F">
            <w:r>
              <w:t>-4918.19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lastRenderedPageBreak/>
              <w:t>56</w:t>
            </w:r>
          </w:p>
        </w:tc>
        <w:tc>
          <w:tcPr>
            <w:tcW w:w="1914" w:type="dxa"/>
          </w:tcPr>
          <w:p w:rsidR="00A85B91" w:rsidRDefault="00A85B91" w:rsidP="007D7D7F">
            <w:r>
              <w:t>54° 0'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2575.14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-4917.86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57</w:t>
            </w:r>
          </w:p>
        </w:tc>
        <w:tc>
          <w:tcPr>
            <w:tcW w:w="1914" w:type="dxa"/>
          </w:tcPr>
          <w:p w:rsidR="00A85B91" w:rsidRDefault="00A85B91" w:rsidP="007D7D7F">
            <w:r>
              <w:t>46° 48' 1''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2575.36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58</w:t>
            </w:r>
          </w:p>
        </w:tc>
        <w:tc>
          <w:tcPr>
            <w:tcW w:w="1914" w:type="dxa"/>
          </w:tcPr>
          <w:p w:rsidR="00A85B91" w:rsidRDefault="00A85B91" w:rsidP="007D7D7F">
            <w:r>
              <w:t>39° 36'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2575.62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-4917.28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59</w:t>
            </w:r>
          </w:p>
        </w:tc>
        <w:tc>
          <w:tcPr>
            <w:tcW w:w="1914" w:type="dxa"/>
          </w:tcPr>
          <w:p w:rsidR="00A85B91" w:rsidRDefault="00A85B91" w:rsidP="007D7D7F">
            <w:r>
              <w:t>32° 24' 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2575.91</w:t>
            </w:r>
          </w:p>
        </w:tc>
        <w:tc>
          <w:tcPr>
            <w:tcW w:w="1915" w:type="dxa"/>
          </w:tcPr>
          <w:p w:rsidR="00A85B91" w:rsidRDefault="00A85B91" w:rsidP="007D7D7F">
            <w:r>
              <w:t>-4917.04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60</w:t>
            </w:r>
          </w:p>
        </w:tc>
        <w:tc>
          <w:tcPr>
            <w:tcW w:w="1914" w:type="dxa"/>
          </w:tcPr>
          <w:p w:rsidR="00A85B91" w:rsidRDefault="00A85B91" w:rsidP="007D7D7F">
            <w:r>
              <w:t>25° 11' 58''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2576.23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-4916.84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61</w:t>
            </w:r>
          </w:p>
        </w:tc>
        <w:tc>
          <w:tcPr>
            <w:tcW w:w="1914" w:type="dxa"/>
          </w:tcPr>
          <w:p w:rsidR="00A85B91" w:rsidRDefault="00A85B91" w:rsidP="007D7D7F">
            <w:r>
              <w:t>17° 59' 59''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2576.57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-4916.68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62</w:t>
            </w:r>
          </w:p>
        </w:tc>
        <w:tc>
          <w:tcPr>
            <w:tcW w:w="1914" w:type="dxa"/>
          </w:tcPr>
          <w:p w:rsidR="00A85B91" w:rsidRDefault="00A85B91" w:rsidP="007D7D7F">
            <w:r>
              <w:t>10° 47'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2576.93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-4916.56</w:t>
            </w:r>
          </w:p>
        </w:tc>
      </w:tr>
      <w:tr w:rsidR="00A85B91" w:rsidTr="007D7D7F">
        <w:tblPrEx>
          <w:tblCellMar>
            <w:top w:w="0" w:type="dxa"/>
            <w:bottom w:w="0" w:type="dxa"/>
          </w:tblCellMar>
        </w:tblPrEx>
        <w:tc>
          <w:tcPr>
            <w:tcW w:w="1914" w:type="dxa"/>
          </w:tcPr>
          <w:p w:rsidR="00A85B91" w:rsidRDefault="00A85B91" w:rsidP="007D7D7F">
            <w:r>
              <w:t>63</w:t>
            </w:r>
          </w:p>
        </w:tc>
        <w:tc>
          <w:tcPr>
            <w:tcW w:w="1914" w:type="dxa"/>
          </w:tcPr>
          <w:p w:rsidR="00A85B91" w:rsidRDefault="00A85B91" w:rsidP="007D7D7F">
            <w:r>
              <w:t>3° 35' 60''</w:t>
            </w:r>
          </w:p>
        </w:tc>
        <w:tc>
          <w:tcPr>
            <w:tcW w:w="1914" w:type="dxa"/>
          </w:tcPr>
          <w:p w:rsidR="00A85B91" w:rsidRDefault="00A85B91" w:rsidP="007D7D7F">
            <w:r>
              <w:t>0.38</w:t>
            </w:r>
          </w:p>
        </w:tc>
        <w:tc>
          <w:tcPr>
            <w:tcW w:w="1914" w:type="dxa"/>
          </w:tcPr>
          <w:p w:rsidR="00A85B91" w:rsidRDefault="00A85B91" w:rsidP="007D7D7F">
            <w:r>
              <w:t>2577.3</w:t>
            </w:r>
          </w:p>
        </w:tc>
        <w:tc>
          <w:tcPr>
            <w:tcW w:w="1915" w:type="dxa"/>
          </w:tcPr>
          <w:p w:rsidR="00A85B91" w:rsidRDefault="00A85B91" w:rsidP="007D7D7F">
            <w:r>
              <w:t>-4916.49</w:t>
            </w:r>
          </w:p>
        </w:tc>
      </w:tr>
    </w:tbl>
    <w:p w:rsidR="00C02A91" w:rsidRPr="00A85B91" w:rsidRDefault="00C02A91" w:rsidP="00263876">
      <w:pPr>
        <w:jc w:val="center"/>
        <w:rPr>
          <w:color w:val="FF0000"/>
        </w:rPr>
      </w:pPr>
    </w:p>
    <w:sectPr w:rsidR="00C02A91" w:rsidRPr="00A85B91" w:rsidSect="009E4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77482"/>
    <w:rsid w:val="00005DB3"/>
    <w:rsid w:val="00030231"/>
    <w:rsid w:val="00062F32"/>
    <w:rsid w:val="00077482"/>
    <w:rsid w:val="000F58B2"/>
    <w:rsid w:val="0015756B"/>
    <w:rsid w:val="00184136"/>
    <w:rsid w:val="00220145"/>
    <w:rsid w:val="00263876"/>
    <w:rsid w:val="002909CD"/>
    <w:rsid w:val="00307575"/>
    <w:rsid w:val="003236F0"/>
    <w:rsid w:val="0039687E"/>
    <w:rsid w:val="003B7AB3"/>
    <w:rsid w:val="003C432C"/>
    <w:rsid w:val="004345EA"/>
    <w:rsid w:val="00530B29"/>
    <w:rsid w:val="005553DB"/>
    <w:rsid w:val="006B30BA"/>
    <w:rsid w:val="00707A09"/>
    <w:rsid w:val="007E1754"/>
    <w:rsid w:val="008E77E4"/>
    <w:rsid w:val="009C344E"/>
    <w:rsid w:val="009E4A04"/>
    <w:rsid w:val="00A43F2A"/>
    <w:rsid w:val="00A85B91"/>
    <w:rsid w:val="00C02A91"/>
    <w:rsid w:val="00CC1CE2"/>
    <w:rsid w:val="00F7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apInfo\Professional\Tools\MIUtility\&#1048;&#1055;%20&#1055;&#1088;&#1086;&#1077;&#1082;&#1090;%20&#1084;&#1077;&#1078;&#1077;&#1074;&#1072;&#1085;&#1080;&#1103;%20&#1089;&#1090;&#1072;&#1088;&#1099;&#1081;\&#1042;&#1077;&#1076;&#1086;&#1084;&#1086;&#1089;&#1090;&#1100;%20&#1082;&#1086;&#1086;&#1088;&#1076;&#1080;&#1085;&#1072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Ведомость координат.dot</Template>
  <TotalTime>143</TotalTime>
  <Pages>96</Pages>
  <Words>27629</Words>
  <Characters>157486</Characters>
  <Application>Microsoft Office Word</Application>
  <DocSecurity>0</DocSecurity>
  <Lines>1312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координат точек теодолитного хода</vt:lpstr>
    </vt:vector>
  </TitlesOfParts>
  <Company>grad</Company>
  <LinksUpToDate>false</LinksUpToDate>
  <CharactersWithSpaces>184746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координат точек теодолитного хода</dc:title>
  <dc:creator>Командировка2</dc:creator>
  <cp:lastModifiedBy>Георгий В. Давыдович</cp:lastModifiedBy>
  <cp:revision>19</cp:revision>
  <dcterms:created xsi:type="dcterms:W3CDTF">2020-04-09T10:14:00Z</dcterms:created>
  <dcterms:modified xsi:type="dcterms:W3CDTF">2020-04-30T03:59:00Z</dcterms:modified>
</cp:coreProperties>
</file>